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416" w:rsidRPr="00614EDC" w:rsidRDefault="00213416" w:rsidP="00213416">
      <w:pPr>
        <w:pStyle w:val="CRCoverPage"/>
        <w:tabs>
          <w:tab w:val="right" w:pos="9639"/>
        </w:tabs>
        <w:spacing w:after="0"/>
        <w:rPr>
          <w:rFonts w:eastAsiaTheme="minorEastAsia"/>
          <w:b/>
          <w:i/>
          <w:noProof/>
          <w:sz w:val="28"/>
          <w:lang w:eastAsia="zh-CN"/>
        </w:rPr>
      </w:pPr>
      <w:r w:rsidRPr="00BF29E4">
        <w:rPr>
          <w:b/>
          <w:noProof/>
          <w:sz w:val="24"/>
        </w:rPr>
        <w:t xml:space="preserve">3GPP TSG-RAN WG2 Meeting </w:t>
      </w:r>
      <w:r w:rsidR="001C67FD">
        <w:rPr>
          <w:rFonts w:eastAsiaTheme="minorEastAsia" w:hint="eastAsia"/>
          <w:b/>
          <w:noProof/>
          <w:sz w:val="24"/>
          <w:lang w:eastAsia="zh-CN"/>
        </w:rPr>
        <w:t>NR</w:t>
      </w:r>
      <w:r w:rsidR="009906D5">
        <w:rPr>
          <w:rFonts w:eastAsiaTheme="minorEastAsia" w:hint="eastAsia"/>
          <w:b/>
          <w:noProof/>
          <w:sz w:val="24"/>
          <w:lang w:eastAsia="zh-CN"/>
        </w:rPr>
        <w:t xml:space="preserve"> #2</w:t>
      </w:r>
      <w:r w:rsidRPr="00BF29E4">
        <w:rPr>
          <w:b/>
          <w:i/>
          <w:noProof/>
          <w:sz w:val="28"/>
        </w:rPr>
        <w:tab/>
      </w:r>
      <w:r w:rsidR="00DE51AC" w:rsidRPr="00DE51AC">
        <w:rPr>
          <w:rFonts w:cs="Arial"/>
          <w:b/>
          <w:noProof/>
          <w:sz w:val="24"/>
        </w:rPr>
        <w:t>R2-17</w:t>
      </w:r>
      <w:r w:rsidR="00634668" w:rsidRPr="00634668">
        <w:rPr>
          <w:rFonts w:eastAsiaTheme="minorEastAsia" w:cs="Arial"/>
          <w:b/>
          <w:noProof/>
          <w:sz w:val="24"/>
          <w:lang w:eastAsia="zh-CN"/>
        </w:rPr>
        <w:t>06931</w:t>
      </w:r>
    </w:p>
    <w:p w:rsidR="007A255D" w:rsidRPr="007A255D" w:rsidRDefault="00614EDC" w:rsidP="007A255D">
      <w:pPr>
        <w:pStyle w:val="a3"/>
        <w:rPr>
          <w:rFonts w:eastAsia="MS Mincho"/>
          <w:sz w:val="24"/>
          <w:lang w:val="en-GB"/>
        </w:rPr>
      </w:pPr>
      <w:r>
        <w:rPr>
          <w:rFonts w:eastAsiaTheme="minorEastAsia" w:hint="eastAsia"/>
          <w:sz w:val="24"/>
          <w:lang w:val="en-GB" w:eastAsia="zh-CN"/>
        </w:rPr>
        <w:t>Qingdao</w:t>
      </w:r>
      <w:r w:rsidR="007A255D" w:rsidRPr="007A255D">
        <w:rPr>
          <w:rFonts w:eastAsia="MS Mincho"/>
          <w:sz w:val="24"/>
          <w:lang w:val="en-GB"/>
        </w:rPr>
        <w:t xml:space="preserve">, China, </w:t>
      </w:r>
      <w:r w:rsidR="001C67FD" w:rsidRPr="001C67FD">
        <w:rPr>
          <w:rFonts w:eastAsia="MS Mincho" w:hint="eastAsia"/>
          <w:sz w:val="24"/>
          <w:lang w:val="en-GB"/>
        </w:rPr>
        <w:t>27th</w:t>
      </w:r>
      <w:r w:rsidR="001C67FD" w:rsidRPr="001C67FD">
        <w:rPr>
          <w:rFonts w:eastAsia="MS Mincho"/>
          <w:sz w:val="24"/>
          <w:lang w:val="en-GB"/>
        </w:rPr>
        <w:t xml:space="preserve"> – </w:t>
      </w:r>
      <w:r w:rsidR="001C67FD" w:rsidRPr="001C67FD">
        <w:rPr>
          <w:rFonts w:eastAsia="MS Mincho" w:hint="eastAsia"/>
          <w:sz w:val="24"/>
          <w:lang w:val="en-GB"/>
        </w:rPr>
        <w:t>29</w:t>
      </w:r>
      <w:r w:rsidR="001C67FD" w:rsidRPr="001C67FD">
        <w:rPr>
          <w:rFonts w:eastAsia="MS Mincho"/>
          <w:sz w:val="24"/>
          <w:lang w:val="en-GB"/>
        </w:rPr>
        <w:t xml:space="preserve">th </w:t>
      </w:r>
      <w:r w:rsidR="001C67FD" w:rsidRPr="001C67FD">
        <w:rPr>
          <w:rFonts w:eastAsia="MS Mincho" w:hint="eastAsia"/>
          <w:sz w:val="24"/>
          <w:lang w:val="en-GB"/>
        </w:rPr>
        <w:t>Jun</w:t>
      </w:r>
      <w:r w:rsidR="001C67FD" w:rsidRPr="001C67FD">
        <w:rPr>
          <w:rFonts w:eastAsia="MS Mincho"/>
          <w:sz w:val="24"/>
          <w:lang w:val="en-GB"/>
        </w:rPr>
        <w:t xml:space="preserve"> 201</w:t>
      </w:r>
      <w:r w:rsidR="001C67FD" w:rsidRPr="001C67FD">
        <w:rPr>
          <w:rFonts w:eastAsia="MS Mincho" w:hint="eastAsia"/>
          <w:sz w:val="24"/>
          <w:lang w:val="en-GB"/>
        </w:rPr>
        <w:t>7</w:t>
      </w:r>
    </w:p>
    <w:p w:rsidR="00213416" w:rsidRPr="007A255D" w:rsidRDefault="00213416" w:rsidP="007A255D">
      <w:pPr>
        <w:pStyle w:val="a4"/>
        <w:jc w:val="left"/>
        <w:rPr>
          <w:rFonts w:eastAsiaTheme="minorEastAsia"/>
          <w:noProof w:val="0"/>
          <w:lang w:val="en-GB" w:eastAsia="zh-CN"/>
        </w:rPr>
      </w:pPr>
    </w:p>
    <w:p w:rsidR="00213416" w:rsidRPr="00F248C1" w:rsidRDefault="00213416" w:rsidP="00213416">
      <w:pPr>
        <w:pStyle w:val="a4"/>
        <w:rPr>
          <w:noProof w:val="0"/>
          <w:lang w:val="en-GB" w:eastAsia="ko-KR"/>
        </w:rPr>
      </w:pPr>
    </w:p>
    <w:p w:rsidR="00213416" w:rsidRDefault="00213416" w:rsidP="00213416">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842591">
        <w:rPr>
          <w:rFonts w:ascii="Arial" w:eastAsiaTheme="minorEastAsia" w:hAnsi="Arial" w:hint="eastAsia"/>
          <w:sz w:val="24"/>
          <w:lang w:val="en-US" w:eastAsia="zh-CN"/>
        </w:rPr>
        <w:t>10.2.2.4</w:t>
      </w:r>
      <w:r>
        <w:rPr>
          <w:rFonts w:ascii="Arial" w:hAnsi="Arial" w:hint="eastAsia"/>
          <w:sz w:val="24"/>
          <w:lang w:val="en-US" w:eastAsia="ko-KR"/>
        </w:rPr>
        <w:t xml:space="preserve"> </w:t>
      </w:r>
    </w:p>
    <w:p w:rsidR="00213416" w:rsidRPr="0005737A" w:rsidRDefault="00213416" w:rsidP="00213416">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bookmarkStart w:id="5" w:name="OLE_LINK15"/>
      <w:bookmarkStart w:id="6" w:name="OLE_LINK16"/>
      <w:bookmarkStart w:id="7" w:name="OLE_LINK1"/>
      <w:bookmarkStart w:id="8" w:name="OLE_LINK2"/>
      <w:r w:rsidR="003E3173">
        <w:rPr>
          <w:rFonts w:ascii="Arial" w:eastAsiaTheme="minorEastAsia" w:hAnsi="Arial" w:hint="eastAsia"/>
          <w:sz w:val="24"/>
          <w:lang w:val="en-US" w:eastAsia="zh-CN"/>
        </w:rPr>
        <w:t>Conside</w:t>
      </w:r>
      <w:r w:rsidR="00533734">
        <w:rPr>
          <w:rFonts w:ascii="Arial" w:eastAsiaTheme="minorEastAsia" w:hAnsi="Arial" w:hint="eastAsia"/>
          <w:sz w:val="24"/>
          <w:lang w:val="en-US" w:eastAsia="zh-CN"/>
        </w:rPr>
        <w:t>ration</w:t>
      </w:r>
      <w:r w:rsidR="003E3173">
        <w:rPr>
          <w:rFonts w:ascii="Arial" w:eastAsiaTheme="minorEastAsia" w:hAnsi="Arial" w:hint="eastAsia"/>
          <w:sz w:val="24"/>
          <w:lang w:val="en-US" w:eastAsia="zh-CN"/>
        </w:rPr>
        <w:t xml:space="preserve"> on</w:t>
      </w:r>
      <w:r w:rsidR="00145B95">
        <w:rPr>
          <w:rFonts w:ascii="Arial" w:eastAsiaTheme="minorEastAsia" w:hAnsi="Arial" w:hint="eastAsia"/>
          <w:sz w:val="24"/>
          <w:lang w:val="en-US" w:eastAsia="zh-CN"/>
        </w:rPr>
        <w:t xml:space="preserve"> configuration and control of</w:t>
      </w:r>
      <w:r w:rsidR="00533734">
        <w:rPr>
          <w:rFonts w:ascii="Arial" w:eastAsiaTheme="minorEastAsia" w:hAnsi="Arial" w:hint="eastAsia"/>
          <w:sz w:val="24"/>
          <w:lang w:val="en-US" w:eastAsia="zh-CN"/>
        </w:rPr>
        <w:t xml:space="preserve"> </w:t>
      </w:r>
      <w:bookmarkEnd w:id="5"/>
      <w:bookmarkEnd w:id="6"/>
      <w:r w:rsidR="00614EDC">
        <w:rPr>
          <w:rFonts w:ascii="Arial" w:eastAsiaTheme="minorEastAsia" w:hAnsi="Arial" w:hint="eastAsia"/>
          <w:sz w:val="24"/>
          <w:lang w:val="en-US" w:eastAsia="zh-CN"/>
        </w:rPr>
        <w:t>PDCP duplication</w:t>
      </w:r>
      <w:bookmarkEnd w:id="7"/>
      <w:bookmarkEnd w:id="8"/>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9" w:name="DocumentFor"/>
      <w:bookmarkEnd w:id="9"/>
      <w:r>
        <w:rPr>
          <w:rFonts w:ascii="Arial" w:hAnsi="Arial"/>
          <w:sz w:val="24"/>
          <w:lang w:val="en-US"/>
        </w:rPr>
        <w:t>Discussion</w:t>
      </w:r>
      <w:r>
        <w:rPr>
          <w:rFonts w:ascii="Arial" w:hAnsi="Arial" w:hint="eastAsia"/>
          <w:sz w:val="24"/>
          <w:lang w:val="en-US" w:eastAsia="ko-KR"/>
        </w:rPr>
        <w:t xml:space="preserve"> </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1393C" w:rsidRPr="00354086" w:rsidRDefault="00DB493D" w:rsidP="00354086">
      <w:pPr>
        <w:jc w:val="both"/>
        <w:rPr>
          <w:rFonts w:eastAsiaTheme="minorEastAsia"/>
          <w:sz w:val="22"/>
          <w:lang w:val="en-US" w:eastAsia="zh-CN"/>
        </w:rPr>
      </w:pPr>
      <w:r>
        <w:rPr>
          <w:rFonts w:eastAsiaTheme="minorEastAsia" w:hint="eastAsia"/>
          <w:sz w:val="22"/>
          <w:lang w:val="en-US" w:eastAsia="zh-CN"/>
        </w:rPr>
        <w:t>In RAN2 #</w:t>
      </w:r>
      <w:r w:rsidR="00F1393C">
        <w:rPr>
          <w:rFonts w:eastAsiaTheme="minorEastAsia" w:hint="eastAsia"/>
          <w:sz w:val="22"/>
          <w:lang w:val="en-US" w:eastAsia="zh-CN"/>
        </w:rPr>
        <w:t>9</w:t>
      </w:r>
      <w:r w:rsidR="007E5C2E">
        <w:rPr>
          <w:rFonts w:eastAsiaTheme="minorEastAsia" w:hint="eastAsia"/>
          <w:sz w:val="22"/>
          <w:lang w:val="en-US" w:eastAsia="zh-CN"/>
        </w:rPr>
        <w:t>7bis</w:t>
      </w:r>
      <w:r w:rsidR="00F1393C">
        <w:rPr>
          <w:rFonts w:eastAsiaTheme="minorEastAsia" w:hint="eastAsia"/>
          <w:sz w:val="22"/>
          <w:lang w:val="en-US" w:eastAsia="zh-CN"/>
        </w:rPr>
        <w:t>,</w:t>
      </w:r>
      <w:r w:rsidR="007E5C2E">
        <w:rPr>
          <w:rFonts w:eastAsiaTheme="minorEastAsia" w:hint="eastAsia"/>
          <w:sz w:val="22"/>
          <w:lang w:val="en-US" w:eastAsia="zh-CN"/>
        </w:rPr>
        <w:t xml:space="preserve"> it is agreed to use RRC </w:t>
      </w:r>
      <w:r w:rsidR="00831CE0">
        <w:rPr>
          <w:rFonts w:eastAsiaTheme="minorEastAsia" w:hint="eastAsia"/>
          <w:sz w:val="22"/>
          <w:lang w:val="en-US" w:eastAsia="zh-CN"/>
        </w:rPr>
        <w:t xml:space="preserve">to configure </w:t>
      </w:r>
      <w:r w:rsidR="00866158">
        <w:rPr>
          <w:rFonts w:eastAsiaTheme="minorEastAsia" w:hint="eastAsia"/>
          <w:sz w:val="22"/>
          <w:lang w:val="en-US" w:eastAsia="zh-CN"/>
        </w:rPr>
        <w:t xml:space="preserve">PDCP </w:t>
      </w:r>
      <w:r w:rsidR="00831CE0">
        <w:rPr>
          <w:rFonts w:eastAsiaTheme="minorEastAsia"/>
          <w:sz w:val="22"/>
          <w:lang w:val="en-US" w:eastAsia="zh-CN"/>
        </w:rPr>
        <w:t>d</w:t>
      </w:r>
      <w:r w:rsidR="00886732">
        <w:rPr>
          <w:rFonts w:eastAsiaTheme="minorEastAsia" w:hint="eastAsia"/>
          <w:sz w:val="22"/>
          <w:lang w:val="en-US" w:eastAsia="zh-CN"/>
        </w:rPr>
        <w:t>uplication</w:t>
      </w:r>
      <w:r w:rsidR="00831CE0">
        <w:rPr>
          <w:rFonts w:eastAsiaTheme="minorEastAsia" w:hint="eastAsia"/>
          <w:sz w:val="22"/>
          <w:lang w:val="en-US" w:eastAsia="zh-CN"/>
        </w:rPr>
        <w:t xml:space="preserve"> for a radio bearer</w:t>
      </w:r>
      <w:r w:rsidR="007E5C2E">
        <w:rPr>
          <w:rFonts w:eastAsiaTheme="minorEastAsia" w:hint="eastAsia"/>
          <w:sz w:val="22"/>
          <w:lang w:val="en-US" w:eastAsia="zh-CN"/>
        </w:rPr>
        <w:t>. And in RAN2 #</w:t>
      </w:r>
      <w:r w:rsidR="00866158">
        <w:rPr>
          <w:rFonts w:eastAsiaTheme="minorEastAsia" w:hint="eastAsia"/>
          <w:sz w:val="22"/>
          <w:lang w:val="en-US" w:eastAsia="zh-CN"/>
        </w:rPr>
        <w:t>9</w:t>
      </w:r>
      <w:r w:rsidR="007E5C2E">
        <w:rPr>
          <w:rFonts w:eastAsiaTheme="minorEastAsia" w:hint="eastAsia"/>
          <w:sz w:val="22"/>
          <w:lang w:val="en-US" w:eastAsia="zh-CN"/>
        </w:rPr>
        <w:t>8, MAC CE</w:t>
      </w:r>
      <w:r w:rsidR="00354086">
        <w:rPr>
          <w:rFonts w:eastAsiaTheme="minorEastAsia" w:hint="eastAsia"/>
          <w:sz w:val="22"/>
          <w:lang w:val="en-US" w:eastAsia="zh-CN"/>
        </w:rPr>
        <w:t xml:space="preserve"> is</w:t>
      </w:r>
      <w:r w:rsidR="00831CE0">
        <w:rPr>
          <w:rFonts w:eastAsiaTheme="minorEastAsia" w:hint="eastAsia"/>
          <w:sz w:val="22"/>
          <w:lang w:val="en-US" w:eastAsia="zh-CN"/>
        </w:rPr>
        <w:t xml:space="preserve"> agreed to be</w:t>
      </w:r>
      <w:r w:rsidR="00354086">
        <w:rPr>
          <w:rFonts w:eastAsiaTheme="minorEastAsia" w:hint="eastAsia"/>
          <w:sz w:val="22"/>
          <w:lang w:val="en-US" w:eastAsia="zh-CN"/>
        </w:rPr>
        <w:t xml:space="preserve"> used </w:t>
      </w:r>
      <w:r w:rsidR="00833E57">
        <w:rPr>
          <w:rFonts w:eastAsiaTheme="minorEastAsia"/>
          <w:sz w:val="22"/>
          <w:lang w:val="en-US" w:eastAsia="zh-CN"/>
        </w:rPr>
        <w:t>to</w:t>
      </w:r>
      <w:r w:rsidR="00354086">
        <w:rPr>
          <w:rFonts w:eastAsiaTheme="minorEastAsia" w:hint="eastAsia"/>
          <w:sz w:val="22"/>
          <w:lang w:val="en-US" w:eastAsia="zh-CN"/>
        </w:rPr>
        <w:t xml:space="preserve"> activ</w:t>
      </w:r>
      <w:r w:rsidR="00833E57">
        <w:rPr>
          <w:rFonts w:eastAsiaTheme="minorEastAsia"/>
          <w:sz w:val="22"/>
          <w:lang w:val="en-US" w:eastAsia="zh-CN"/>
        </w:rPr>
        <w:t>ate</w:t>
      </w:r>
      <w:r w:rsidR="00354086">
        <w:rPr>
          <w:rFonts w:eastAsiaTheme="minorEastAsia" w:hint="eastAsia"/>
          <w:sz w:val="22"/>
          <w:lang w:val="en-US" w:eastAsia="zh-CN"/>
        </w:rPr>
        <w:t>/deactiv</w:t>
      </w:r>
      <w:r w:rsidR="00833E57">
        <w:rPr>
          <w:rFonts w:eastAsiaTheme="minorEastAsia"/>
          <w:sz w:val="22"/>
          <w:lang w:val="en-US" w:eastAsia="zh-CN"/>
        </w:rPr>
        <w:t>ate</w:t>
      </w:r>
      <w:r w:rsidR="00354086">
        <w:rPr>
          <w:rFonts w:eastAsiaTheme="minorEastAsia" w:hint="eastAsia"/>
          <w:sz w:val="22"/>
          <w:lang w:val="en-US" w:eastAsia="zh-CN"/>
        </w:rPr>
        <w:t xml:space="preserve"> UL duplication</w:t>
      </w:r>
      <w:r w:rsidR="00F1393C">
        <w:rPr>
          <w:rFonts w:eastAsiaTheme="minorEastAsia" w:hint="eastAsia"/>
          <w:sz w:val="22"/>
          <w:lang w:val="en-US" w:eastAsia="zh-CN"/>
        </w:rPr>
        <w:t>.</w:t>
      </w:r>
      <w:r>
        <w:rPr>
          <w:rFonts w:eastAsiaTheme="minorEastAsia" w:hint="eastAsia"/>
          <w:sz w:val="22"/>
          <w:lang w:val="en-US" w:eastAsia="zh-CN"/>
        </w:rPr>
        <w:t xml:space="preserve"> The </w:t>
      </w:r>
      <w:r w:rsidRPr="00DB493D">
        <w:rPr>
          <w:sz w:val="22"/>
          <w:lang w:val="en-US" w:eastAsia="ko-KR"/>
        </w:rPr>
        <w:t>relevant agreement</w:t>
      </w:r>
      <w:r w:rsidR="0037773E">
        <w:rPr>
          <w:rFonts w:eastAsiaTheme="minorEastAsia" w:hint="eastAsia"/>
          <w:sz w:val="22"/>
          <w:lang w:val="en-US" w:eastAsia="zh-CN"/>
        </w:rPr>
        <w:t>s</w:t>
      </w:r>
      <w:r w:rsidRPr="00DB493D">
        <w:rPr>
          <w:sz w:val="22"/>
          <w:lang w:val="en-US" w:eastAsia="ko-KR"/>
        </w:rPr>
        <w:t xml:space="preserve"> from previous RAN2 meetings</w:t>
      </w:r>
      <w:r>
        <w:rPr>
          <w:rFonts w:eastAsiaTheme="minorEastAsia"/>
          <w:sz w:val="22"/>
          <w:lang w:val="en-US" w:eastAsia="zh-CN"/>
        </w:rPr>
        <w:t xml:space="preserve"> </w:t>
      </w:r>
      <w:r w:rsidR="009643D1">
        <w:rPr>
          <w:rFonts w:eastAsiaTheme="minorEastAsia" w:hint="eastAsia"/>
          <w:sz w:val="22"/>
          <w:lang w:val="en-US" w:eastAsia="zh-CN"/>
        </w:rPr>
        <w:t>are</w:t>
      </w:r>
      <w:r>
        <w:rPr>
          <w:rFonts w:eastAsiaTheme="minorEastAsia" w:hint="eastAsia"/>
          <w:sz w:val="22"/>
          <w:lang w:val="en-US" w:eastAsia="zh-CN"/>
        </w:rPr>
        <w:t xml:space="preserve"> listed below</w:t>
      </w:r>
      <w:r w:rsidRPr="00DB493D">
        <w:rPr>
          <w:sz w:val="22"/>
          <w:lang w:val="en-US" w:eastAsia="ko-KR"/>
        </w:rPr>
        <w:t>.</w:t>
      </w:r>
    </w:p>
    <w:tbl>
      <w:tblPr>
        <w:tblStyle w:val="af4"/>
        <w:tblW w:w="0" w:type="auto"/>
        <w:tblLook w:val="04A0"/>
      </w:tblPr>
      <w:tblGrid>
        <w:gridCol w:w="9857"/>
      </w:tblGrid>
      <w:tr w:rsidR="00E05149" w:rsidTr="00E05149">
        <w:tc>
          <w:tcPr>
            <w:tcW w:w="9857" w:type="dxa"/>
          </w:tcPr>
          <w:p w:rsidR="00E05149" w:rsidRPr="00E05149" w:rsidRDefault="00354086" w:rsidP="00E05149">
            <w:pPr>
              <w:spacing w:after="0"/>
              <w:jc w:val="both"/>
              <w:rPr>
                <w:rFonts w:eastAsiaTheme="minorEastAsia"/>
                <w:sz w:val="22"/>
                <w:lang w:eastAsia="zh-CN"/>
              </w:rPr>
            </w:pPr>
            <w:r w:rsidRPr="00E05149">
              <w:rPr>
                <w:sz w:val="22"/>
                <w:lang w:val="en-US" w:eastAsia="ko-KR"/>
              </w:rPr>
              <w:t>RAN2</w:t>
            </w:r>
            <w:r>
              <w:rPr>
                <w:rFonts w:eastAsiaTheme="minorEastAsia" w:hint="eastAsia"/>
                <w:sz w:val="22"/>
                <w:lang w:val="en-US" w:eastAsia="zh-CN"/>
              </w:rPr>
              <w:t xml:space="preserve"> </w:t>
            </w:r>
            <w:r w:rsidRPr="00E05149">
              <w:rPr>
                <w:sz w:val="22"/>
                <w:lang w:val="en-US" w:eastAsia="ko-KR"/>
              </w:rPr>
              <w:t>#97</w:t>
            </w:r>
            <w:r w:rsidRPr="00E05149">
              <w:rPr>
                <w:rFonts w:hint="eastAsia"/>
                <w:sz w:val="22"/>
                <w:lang w:val="en-US" w:eastAsia="ko-KR"/>
              </w:rPr>
              <w:t>bis</w:t>
            </w:r>
            <w:r w:rsidRPr="00E05149">
              <w:rPr>
                <w:rFonts w:eastAsiaTheme="minorEastAsia"/>
                <w:sz w:val="22"/>
                <w:lang w:eastAsia="zh-CN"/>
              </w:rPr>
              <w:t xml:space="preserve"> </w:t>
            </w:r>
            <w:r w:rsidR="003603E5">
              <w:rPr>
                <w:rFonts w:eastAsiaTheme="minorEastAsia" w:hint="eastAsia"/>
                <w:sz w:val="22"/>
                <w:lang w:eastAsia="zh-CN"/>
              </w:rPr>
              <w:t>a</w:t>
            </w:r>
            <w:r w:rsidR="00E05149" w:rsidRPr="00E05149">
              <w:rPr>
                <w:rFonts w:eastAsiaTheme="minorEastAsia"/>
                <w:sz w:val="22"/>
                <w:lang w:eastAsia="zh-CN"/>
              </w:rPr>
              <w:t>greements:</w:t>
            </w:r>
          </w:p>
          <w:p w:rsidR="00E05149" w:rsidRPr="00E05149" w:rsidRDefault="00E05149" w:rsidP="00E05149">
            <w:pPr>
              <w:spacing w:after="0"/>
              <w:jc w:val="both"/>
              <w:rPr>
                <w:rFonts w:eastAsiaTheme="minorEastAsia"/>
                <w:sz w:val="22"/>
                <w:lang w:eastAsia="zh-CN"/>
              </w:rPr>
            </w:pPr>
            <w:r w:rsidRPr="00E05149">
              <w:rPr>
                <w:rFonts w:eastAsiaTheme="minorEastAsia"/>
                <w:sz w:val="22"/>
                <w:lang w:eastAsia="zh-CN"/>
              </w:rPr>
              <w:t>1: RRC configures PDCP for duplication and the radio protocols of the UE with separate RLC entities and logical channels to handle duplicates (referred to as “legs”)</w:t>
            </w:r>
          </w:p>
          <w:p w:rsidR="00E05149" w:rsidRPr="00E05149" w:rsidRDefault="00E05149" w:rsidP="00E05149">
            <w:pPr>
              <w:spacing w:after="0"/>
              <w:jc w:val="both"/>
              <w:rPr>
                <w:rFonts w:eastAsiaTheme="minorEastAsia"/>
                <w:sz w:val="22"/>
                <w:lang w:eastAsia="zh-CN"/>
              </w:rPr>
            </w:pPr>
            <w:r w:rsidRPr="00E05149">
              <w:rPr>
                <w:rFonts w:eastAsiaTheme="minorEastAsia"/>
                <w:sz w:val="22"/>
                <w:lang w:eastAsia="zh-CN"/>
              </w:rPr>
              <w:t>2: only one additional leg is configured for PDCP duplicates.</w:t>
            </w:r>
          </w:p>
          <w:p w:rsidR="00354086" w:rsidRDefault="00354086" w:rsidP="00E05149">
            <w:pPr>
              <w:spacing w:after="0"/>
              <w:jc w:val="both"/>
              <w:rPr>
                <w:rFonts w:eastAsiaTheme="minorEastAsia"/>
                <w:sz w:val="22"/>
                <w:lang w:eastAsia="zh-CN"/>
              </w:rPr>
            </w:pPr>
          </w:p>
          <w:p w:rsidR="00354086" w:rsidRDefault="00354086" w:rsidP="00354086">
            <w:pPr>
              <w:spacing w:after="0"/>
              <w:jc w:val="both"/>
              <w:rPr>
                <w:rFonts w:eastAsiaTheme="minorEastAsia"/>
                <w:sz w:val="22"/>
                <w:lang w:eastAsia="zh-CN"/>
              </w:rPr>
            </w:pPr>
            <w:r w:rsidRPr="00E05149">
              <w:rPr>
                <w:sz w:val="22"/>
                <w:lang w:val="en-US" w:eastAsia="ko-KR"/>
              </w:rPr>
              <w:t>RAN2</w:t>
            </w:r>
            <w:r>
              <w:rPr>
                <w:rFonts w:eastAsiaTheme="minorEastAsia" w:hint="eastAsia"/>
                <w:sz w:val="22"/>
                <w:lang w:val="en-US" w:eastAsia="zh-CN"/>
              </w:rPr>
              <w:t xml:space="preserve"> </w:t>
            </w:r>
            <w:r w:rsidRPr="00E05149">
              <w:rPr>
                <w:sz w:val="22"/>
                <w:lang w:val="en-US" w:eastAsia="ko-KR"/>
              </w:rPr>
              <w:t>#9</w:t>
            </w:r>
            <w:r w:rsidR="00D528E1">
              <w:rPr>
                <w:rFonts w:eastAsiaTheme="minorEastAsia" w:hint="eastAsia"/>
                <w:sz w:val="22"/>
                <w:lang w:val="en-US" w:eastAsia="zh-CN"/>
              </w:rPr>
              <w:t>8</w:t>
            </w:r>
            <w:r w:rsidRPr="00E05149">
              <w:rPr>
                <w:rFonts w:eastAsiaTheme="minorEastAsia"/>
                <w:sz w:val="22"/>
                <w:lang w:eastAsia="zh-CN"/>
              </w:rPr>
              <w:t xml:space="preserve"> </w:t>
            </w:r>
            <w:r w:rsidR="003603E5">
              <w:rPr>
                <w:rFonts w:eastAsiaTheme="minorEastAsia" w:hint="eastAsia"/>
                <w:sz w:val="22"/>
                <w:lang w:eastAsia="zh-CN"/>
              </w:rPr>
              <w:t>a</w:t>
            </w:r>
            <w:r w:rsidRPr="00E05149">
              <w:rPr>
                <w:rFonts w:eastAsiaTheme="minorEastAsia"/>
                <w:sz w:val="22"/>
                <w:lang w:eastAsia="zh-CN"/>
              </w:rPr>
              <w:t>greements:</w:t>
            </w:r>
          </w:p>
          <w:p w:rsidR="009B3F7E" w:rsidRPr="009B3F7E" w:rsidRDefault="009B3F7E" w:rsidP="009B3F7E">
            <w:pPr>
              <w:spacing w:after="0"/>
              <w:jc w:val="both"/>
              <w:rPr>
                <w:rFonts w:eastAsiaTheme="minorEastAsia"/>
                <w:sz w:val="22"/>
                <w:lang w:eastAsia="zh-CN"/>
              </w:rPr>
            </w:pPr>
            <w:r w:rsidRPr="009B3F7E">
              <w:rPr>
                <w:rFonts w:eastAsiaTheme="minorEastAsia"/>
                <w:sz w:val="22"/>
                <w:lang w:eastAsia="zh-CN"/>
              </w:rPr>
              <w:t>1</w:t>
            </w:r>
            <w:r w:rsidRPr="009B3F7E">
              <w:rPr>
                <w:rFonts w:eastAsiaTheme="minorEastAsia"/>
                <w:sz w:val="22"/>
                <w:lang w:eastAsia="zh-CN"/>
              </w:rPr>
              <w:tab/>
              <w:t>UL PDCP duplication is configurable per DRB a</w:t>
            </w:r>
            <w:r>
              <w:rPr>
                <w:rFonts w:eastAsiaTheme="minorEastAsia"/>
                <w:sz w:val="22"/>
                <w:lang w:eastAsia="zh-CN"/>
              </w:rPr>
              <w:t>nd, for NR-NR DC case, per SRB.</w:t>
            </w:r>
          </w:p>
          <w:p w:rsidR="009B3F7E" w:rsidRPr="009B3F7E" w:rsidRDefault="009B3F7E" w:rsidP="009B3F7E">
            <w:pPr>
              <w:spacing w:after="0"/>
              <w:jc w:val="both"/>
              <w:rPr>
                <w:rFonts w:eastAsiaTheme="minorEastAsia"/>
                <w:sz w:val="22"/>
                <w:lang w:eastAsia="zh-CN"/>
              </w:rPr>
            </w:pPr>
            <w:r w:rsidRPr="009B3F7E">
              <w:rPr>
                <w:rFonts w:eastAsiaTheme="minorEastAsia"/>
                <w:sz w:val="22"/>
                <w:lang w:eastAsia="zh-CN"/>
              </w:rPr>
              <w:t>FFS whether the initial state of the UL PDCP duplication (duplication active or not active and if not active which leg is used) is a default or whether the initial state can be signalled by RRC</w:t>
            </w:r>
          </w:p>
          <w:p w:rsidR="009B3F7E" w:rsidRPr="009B3F7E" w:rsidRDefault="009B3F7E" w:rsidP="009B3F7E">
            <w:pPr>
              <w:spacing w:after="0"/>
              <w:jc w:val="both"/>
              <w:rPr>
                <w:rFonts w:eastAsiaTheme="minorEastAsia"/>
                <w:sz w:val="22"/>
                <w:lang w:eastAsia="zh-CN"/>
              </w:rPr>
            </w:pPr>
            <w:r w:rsidRPr="009B3F7E">
              <w:rPr>
                <w:rFonts w:eastAsiaTheme="minorEastAsia"/>
                <w:sz w:val="22"/>
                <w:lang w:eastAsia="zh-CN"/>
              </w:rPr>
              <w:t>2</w:t>
            </w:r>
            <w:r w:rsidRPr="009B3F7E">
              <w:rPr>
                <w:rFonts w:eastAsiaTheme="minorEastAsia"/>
                <w:sz w:val="22"/>
                <w:lang w:eastAsia="zh-CN"/>
              </w:rPr>
              <w:tab/>
              <w:t>RAN2 will attempt to define at least one mechanism to start/stop PDCP duplication more quickly and with less signalling overhead compared to RRC reconfiguration.</w:t>
            </w:r>
          </w:p>
          <w:p w:rsidR="00354086" w:rsidRPr="00E05149" w:rsidRDefault="00354086" w:rsidP="00E05149">
            <w:pPr>
              <w:spacing w:after="0"/>
              <w:jc w:val="both"/>
              <w:rPr>
                <w:rFonts w:eastAsiaTheme="minorEastAsia"/>
                <w:sz w:val="22"/>
                <w:lang w:eastAsia="zh-CN"/>
              </w:rPr>
            </w:pPr>
            <w:r w:rsidRPr="00734AEA">
              <w:rPr>
                <w:rFonts w:eastAsiaTheme="minorEastAsia"/>
                <w:sz w:val="22"/>
                <w:lang w:eastAsia="zh-CN"/>
              </w:rPr>
              <w:t>=&gt;</w:t>
            </w:r>
            <w:r w:rsidRPr="00734AEA">
              <w:rPr>
                <w:rFonts w:eastAsiaTheme="minorEastAsia"/>
                <w:sz w:val="22"/>
                <w:lang w:eastAsia="zh-CN"/>
              </w:rPr>
              <w:tab/>
              <w:t>MAC CE approach will be used for control of UL duplication. Optimisations to reliability of the MAC CE will not be introduced for this mechanism. No optimisations or additional interactions between network nodes are introduced for this mechanism.</w:t>
            </w:r>
          </w:p>
        </w:tc>
      </w:tr>
    </w:tbl>
    <w:p w:rsidR="00E05149" w:rsidRPr="00E05149" w:rsidRDefault="00E05149" w:rsidP="00FF6281">
      <w:pPr>
        <w:jc w:val="both"/>
        <w:rPr>
          <w:rFonts w:eastAsiaTheme="minorEastAsia"/>
          <w:sz w:val="22"/>
          <w:lang w:val="en-US" w:eastAsia="zh-CN"/>
        </w:rPr>
      </w:pPr>
    </w:p>
    <w:p w:rsidR="00F60D91" w:rsidRPr="0028313A" w:rsidRDefault="00B87418" w:rsidP="00FF6281">
      <w:pPr>
        <w:jc w:val="both"/>
        <w:rPr>
          <w:rFonts w:eastAsiaTheme="minorEastAsia"/>
          <w:sz w:val="22"/>
          <w:lang w:val="en-US" w:eastAsia="zh-CN"/>
        </w:rPr>
      </w:pPr>
      <w:r w:rsidRPr="00B87418">
        <w:rPr>
          <w:rFonts w:hint="eastAsia"/>
          <w:sz w:val="22"/>
          <w:lang w:val="en-US" w:eastAsia="ko-KR"/>
        </w:rPr>
        <w:t xml:space="preserve">The intention of this contribution is to give </w:t>
      </w:r>
      <w:r>
        <w:rPr>
          <w:rFonts w:eastAsiaTheme="minorEastAsia" w:hint="eastAsia"/>
          <w:sz w:val="22"/>
          <w:lang w:val="en-US" w:eastAsia="zh-CN"/>
        </w:rPr>
        <w:t>some</w:t>
      </w:r>
      <w:r w:rsidR="00734AEA">
        <w:rPr>
          <w:rFonts w:eastAsiaTheme="minorEastAsia" w:hint="eastAsia"/>
          <w:sz w:val="22"/>
          <w:lang w:val="en-US" w:eastAsia="zh-CN"/>
        </w:rPr>
        <w:t xml:space="preserve"> further </w:t>
      </w:r>
      <w:r>
        <w:rPr>
          <w:rFonts w:eastAsiaTheme="minorEastAsia" w:hint="eastAsia"/>
          <w:sz w:val="22"/>
          <w:lang w:val="en-US" w:eastAsia="zh-CN"/>
        </w:rPr>
        <w:t>consideration</w:t>
      </w:r>
      <w:r w:rsidR="00C57146">
        <w:rPr>
          <w:rFonts w:eastAsiaTheme="minorEastAsia" w:hint="eastAsia"/>
          <w:sz w:val="22"/>
          <w:lang w:val="en-US" w:eastAsia="zh-CN"/>
        </w:rPr>
        <w:t xml:space="preserve"> </w:t>
      </w:r>
      <w:r w:rsidR="00C57146" w:rsidRPr="00B87418">
        <w:rPr>
          <w:rFonts w:hint="eastAsia"/>
          <w:sz w:val="22"/>
          <w:lang w:val="en-US" w:eastAsia="ko-KR"/>
        </w:rPr>
        <w:t xml:space="preserve">on </w:t>
      </w:r>
      <w:r w:rsidR="00831CE0">
        <w:rPr>
          <w:rFonts w:eastAsiaTheme="minorEastAsia" w:hint="eastAsia"/>
          <w:sz w:val="22"/>
          <w:lang w:val="en-US" w:eastAsia="zh-CN"/>
        </w:rPr>
        <w:t>PDCP duplication</w:t>
      </w:r>
      <w:r w:rsidR="00842591">
        <w:rPr>
          <w:rFonts w:eastAsiaTheme="minorEastAsia" w:hint="eastAsia"/>
          <w:sz w:val="22"/>
          <w:lang w:val="en-US" w:eastAsia="zh-CN"/>
        </w:rPr>
        <w:t>, especially on</w:t>
      </w:r>
      <w:r w:rsidR="00842591" w:rsidRPr="00842591">
        <w:rPr>
          <w:sz w:val="22"/>
          <w:lang w:val="en-US" w:eastAsia="ko-KR"/>
        </w:rPr>
        <w:t xml:space="preserve"> </w:t>
      </w:r>
      <w:r w:rsidR="00842591">
        <w:rPr>
          <w:sz w:val="22"/>
          <w:lang w:val="en-US" w:eastAsia="ko-KR"/>
        </w:rPr>
        <w:t>the configuration</w:t>
      </w:r>
      <w:r w:rsidR="0006722D">
        <w:rPr>
          <w:rFonts w:eastAsiaTheme="minorEastAsia" w:hint="eastAsia"/>
          <w:sz w:val="22"/>
          <w:lang w:val="en-US" w:eastAsia="zh-CN"/>
        </w:rPr>
        <w:t xml:space="preserve"> and dynamic control</w:t>
      </w:r>
      <w:r w:rsidR="00842591">
        <w:rPr>
          <w:rFonts w:eastAsiaTheme="minorEastAsia" w:hint="eastAsia"/>
          <w:sz w:val="22"/>
          <w:lang w:val="en-US" w:eastAsia="zh-CN"/>
        </w:rPr>
        <w:t xml:space="preserve"> aspect</w:t>
      </w:r>
      <w:r w:rsidR="00804959">
        <w:rPr>
          <w:rFonts w:eastAsiaTheme="minorEastAsia" w:hint="eastAsia"/>
          <w:sz w:val="22"/>
          <w:lang w:val="en-US" w:eastAsia="zh-CN"/>
        </w:rPr>
        <w:t>s</w:t>
      </w:r>
      <w:r w:rsidRPr="00B87418">
        <w:rPr>
          <w:rFonts w:hint="eastAsia"/>
          <w:sz w:val="22"/>
          <w:lang w:val="en-US" w:eastAsia="ko-KR"/>
        </w:rPr>
        <w:t>.</w:t>
      </w:r>
    </w:p>
    <w:p w:rsidR="00D14AAB" w:rsidRPr="0083616A" w:rsidRDefault="00806459" w:rsidP="0083616A">
      <w:pPr>
        <w:pStyle w:val="1"/>
        <w:rPr>
          <w:rFonts w:eastAsiaTheme="minorEastAsia"/>
          <w:lang w:val="en-US" w:eastAsia="zh-CN"/>
        </w:rPr>
      </w:pPr>
      <w:r>
        <w:rPr>
          <w:lang w:val="en-US" w:eastAsia="ko-KR"/>
        </w:rPr>
        <w:t>2</w:t>
      </w:r>
      <w:r w:rsidR="00D71973">
        <w:rPr>
          <w:lang w:val="en-US"/>
        </w:rPr>
        <w:t>.</w:t>
      </w:r>
      <w:r w:rsidR="00D71973">
        <w:rPr>
          <w:lang w:val="en-US"/>
        </w:rPr>
        <w:tab/>
      </w:r>
      <w:r w:rsidR="0007669E">
        <w:rPr>
          <w:lang w:val="en-US"/>
        </w:rPr>
        <w:t>Discussion</w:t>
      </w:r>
    </w:p>
    <w:p w:rsidR="00C55D8D" w:rsidRPr="00734AEA" w:rsidRDefault="003630A1" w:rsidP="00734AEA">
      <w:pPr>
        <w:pStyle w:val="2"/>
        <w:rPr>
          <w:rFonts w:eastAsiaTheme="minorEastAsia"/>
          <w:lang w:eastAsia="zh-CN"/>
        </w:rPr>
      </w:pPr>
      <w:r>
        <w:rPr>
          <w:rFonts w:eastAsiaTheme="minorEastAsia" w:hint="eastAsia"/>
          <w:lang w:eastAsia="zh-CN"/>
        </w:rPr>
        <w:t>2.1</w:t>
      </w:r>
      <w:r w:rsidR="00867F8E">
        <w:rPr>
          <w:rFonts w:eastAsiaTheme="minorEastAsia" w:hint="eastAsia"/>
          <w:lang w:eastAsia="zh-CN"/>
        </w:rPr>
        <w:t xml:space="preserve"> </w:t>
      </w:r>
      <w:r w:rsidR="00293857">
        <w:rPr>
          <w:rFonts w:eastAsiaTheme="minorEastAsia" w:hint="eastAsia"/>
          <w:lang w:eastAsia="zh-CN"/>
        </w:rPr>
        <w:t xml:space="preserve">PDCP </w:t>
      </w:r>
      <w:r w:rsidR="00243C1D">
        <w:rPr>
          <w:rFonts w:eastAsiaTheme="minorEastAsia"/>
          <w:lang w:eastAsia="zh-CN"/>
        </w:rPr>
        <w:t>duplication vs.</w:t>
      </w:r>
      <w:r w:rsidR="00293857">
        <w:rPr>
          <w:rFonts w:eastAsiaTheme="minorEastAsia" w:hint="eastAsia"/>
          <w:lang w:eastAsia="zh-CN"/>
        </w:rPr>
        <w:t xml:space="preserve"> data</w:t>
      </w:r>
      <w:r w:rsidR="00243C1D">
        <w:rPr>
          <w:rFonts w:eastAsiaTheme="minorEastAsia"/>
          <w:lang w:eastAsia="zh-CN"/>
        </w:rPr>
        <w:t xml:space="preserve"> split</w:t>
      </w:r>
    </w:p>
    <w:p w:rsidR="00C3482B" w:rsidRDefault="009E5E48" w:rsidP="00282AFC">
      <w:pPr>
        <w:jc w:val="both"/>
        <w:rPr>
          <w:rFonts w:eastAsiaTheme="minorEastAsia"/>
          <w:sz w:val="22"/>
          <w:lang w:eastAsia="zh-CN"/>
        </w:rPr>
      </w:pPr>
      <w:r>
        <w:rPr>
          <w:rFonts w:eastAsiaTheme="minorEastAsia"/>
          <w:sz w:val="22"/>
          <w:lang w:eastAsia="zh-CN"/>
        </w:rPr>
        <w:t>F</w:t>
      </w:r>
      <w:r>
        <w:rPr>
          <w:rFonts w:eastAsiaTheme="minorEastAsia" w:hint="eastAsia"/>
          <w:sz w:val="22"/>
          <w:lang w:eastAsia="zh-CN"/>
        </w:rPr>
        <w:t>or Dual connectivity, the user plane architecture is</w:t>
      </w:r>
      <w:r>
        <w:rPr>
          <w:rFonts w:eastAsiaTheme="minorEastAsia"/>
          <w:sz w:val="22"/>
          <w:lang w:eastAsia="zh-CN"/>
        </w:rPr>
        <w:t xml:space="preserve"> actually</w:t>
      </w:r>
      <w:r>
        <w:rPr>
          <w:rFonts w:eastAsiaTheme="minorEastAsia" w:hint="eastAsia"/>
          <w:sz w:val="22"/>
          <w:lang w:eastAsia="zh-CN"/>
        </w:rPr>
        <w:t xml:space="preserve"> the same for PDCP duplication</w:t>
      </w:r>
      <w:r w:rsidR="000F2679">
        <w:rPr>
          <w:rFonts w:eastAsiaTheme="minorEastAsia" w:hint="eastAsia"/>
          <w:sz w:val="22"/>
          <w:lang w:eastAsia="zh-CN"/>
        </w:rPr>
        <w:t xml:space="preserve"> and </w:t>
      </w:r>
      <w:r w:rsidR="00293857">
        <w:rPr>
          <w:rFonts w:eastAsiaTheme="minorEastAsia" w:hint="eastAsia"/>
          <w:sz w:val="22"/>
          <w:lang w:eastAsia="zh-CN"/>
        </w:rPr>
        <w:t>data</w:t>
      </w:r>
      <w:r>
        <w:rPr>
          <w:rFonts w:eastAsiaTheme="minorEastAsia" w:hint="eastAsia"/>
          <w:sz w:val="22"/>
          <w:lang w:eastAsia="zh-CN"/>
        </w:rPr>
        <w:t xml:space="preserve"> split</w:t>
      </w:r>
      <w:r w:rsidR="00E713A9">
        <w:rPr>
          <w:rFonts w:eastAsiaTheme="minorEastAsia" w:hint="eastAsia"/>
          <w:sz w:val="22"/>
          <w:lang w:eastAsia="zh-CN"/>
        </w:rPr>
        <w:t xml:space="preserve"> transmission</w:t>
      </w:r>
      <w:r>
        <w:rPr>
          <w:rFonts w:eastAsiaTheme="minorEastAsia" w:hint="eastAsia"/>
          <w:sz w:val="22"/>
          <w:lang w:eastAsia="zh-CN"/>
        </w:rPr>
        <w:t xml:space="preserve">, </w:t>
      </w:r>
      <w:r>
        <w:rPr>
          <w:rFonts w:eastAsiaTheme="minorEastAsia"/>
          <w:sz w:val="22"/>
          <w:lang w:eastAsia="zh-CN"/>
        </w:rPr>
        <w:t xml:space="preserve">however </w:t>
      </w:r>
      <w:r>
        <w:rPr>
          <w:rFonts w:eastAsiaTheme="minorEastAsia" w:hint="eastAsia"/>
          <w:sz w:val="22"/>
          <w:lang w:eastAsia="zh-CN"/>
        </w:rPr>
        <w:t>t</w:t>
      </w:r>
      <w:r w:rsidR="000767A2">
        <w:rPr>
          <w:rFonts w:eastAsiaTheme="minorEastAsia" w:hint="eastAsia"/>
          <w:sz w:val="22"/>
          <w:lang w:eastAsia="zh-CN"/>
        </w:rPr>
        <w:t xml:space="preserve">he relationship between PDCP duplication and </w:t>
      </w:r>
      <w:r w:rsidR="00B61EFC">
        <w:rPr>
          <w:rFonts w:eastAsiaTheme="minorEastAsia" w:hint="eastAsia"/>
          <w:sz w:val="22"/>
          <w:lang w:eastAsia="zh-CN"/>
        </w:rPr>
        <w:t>data</w:t>
      </w:r>
      <w:r w:rsidR="000767A2">
        <w:rPr>
          <w:rFonts w:eastAsiaTheme="minorEastAsia" w:hint="eastAsia"/>
          <w:sz w:val="22"/>
          <w:lang w:eastAsia="zh-CN"/>
        </w:rPr>
        <w:t xml:space="preserve"> split is still not clear.</w:t>
      </w:r>
      <w:r>
        <w:rPr>
          <w:rFonts w:eastAsiaTheme="minorEastAsia"/>
          <w:sz w:val="22"/>
          <w:lang w:eastAsia="zh-CN"/>
        </w:rPr>
        <w:t xml:space="preserve"> </w:t>
      </w:r>
      <w:r w:rsidR="00831CE0">
        <w:rPr>
          <w:rFonts w:eastAsiaTheme="minorEastAsia" w:hint="eastAsia"/>
          <w:sz w:val="22"/>
          <w:lang w:eastAsia="zh-CN"/>
        </w:rPr>
        <w:t xml:space="preserve">For PDCP duplication, the </w:t>
      </w:r>
      <w:r w:rsidR="000F2679">
        <w:rPr>
          <w:rFonts w:eastAsiaTheme="minorEastAsia" w:hint="eastAsia"/>
          <w:sz w:val="22"/>
          <w:lang w:eastAsia="zh-CN"/>
        </w:rPr>
        <w:t xml:space="preserve">duplicated </w:t>
      </w:r>
      <w:r w:rsidR="00831CE0">
        <w:rPr>
          <w:rFonts w:eastAsiaTheme="minorEastAsia" w:hint="eastAsia"/>
          <w:sz w:val="22"/>
          <w:lang w:eastAsia="zh-CN"/>
        </w:rPr>
        <w:t>PDCP PDU</w:t>
      </w:r>
      <w:r w:rsidR="000F2679">
        <w:rPr>
          <w:rFonts w:eastAsiaTheme="minorEastAsia" w:hint="eastAsia"/>
          <w:sz w:val="22"/>
          <w:lang w:eastAsia="zh-CN"/>
        </w:rPr>
        <w:t>s with the same SN are delivered</w:t>
      </w:r>
      <w:r w:rsidR="00831CE0">
        <w:rPr>
          <w:rFonts w:eastAsiaTheme="minorEastAsia" w:hint="eastAsia"/>
          <w:sz w:val="22"/>
          <w:lang w:eastAsia="zh-CN"/>
        </w:rPr>
        <w:t xml:space="preserve"> to both links, and for data split, </w:t>
      </w:r>
      <w:r w:rsidR="000F2679">
        <w:rPr>
          <w:rFonts w:eastAsiaTheme="minorEastAsia" w:hint="eastAsia"/>
          <w:sz w:val="22"/>
          <w:lang w:eastAsia="zh-CN"/>
        </w:rPr>
        <w:t>each</w:t>
      </w:r>
      <w:r w:rsidR="00831CE0">
        <w:rPr>
          <w:rFonts w:eastAsiaTheme="minorEastAsia" w:hint="eastAsia"/>
          <w:sz w:val="22"/>
          <w:lang w:eastAsia="zh-CN"/>
        </w:rPr>
        <w:t xml:space="preserve"> PDCP PDU is </w:t>
      </w:r>
      <w:r w:rsidR="000F2679">
        <w:rPr>
          <w:rFonts w:eastAsiaTheme="minorEastAsia" w:hint="eastAsia"/>
          <w:sz w:val="22"/>
          <w:lang w:eastAsia="zh-CN"/>
        </w:rPr>
        <w:t>delivered</w:t>
      </w:r>
      <w:r w:rsidR="00831CE0">
        <w:rPr>
          <w:rFonts w:eastAsiaTheme="minorEastAsia" w:hint="eastAsia"/>
          <w:sz w:val="22"/>
          <w:lang w:eastAsia="zh-CN"/>
        </w:rPr>
        <w:t xml:space="preserve"> to either of the links. </w:t>
      </w:r>
      <w:r w:rsidR="00B61EFC" w:rsidRPr="00831CE0">
        <w:rPr>
          <w:rFonts w:eastAsiaTheme="minorEastAsia" w:hint="eastAsia"/>
          <w:sz w:val="22"/>
          <w:lang w:eastAsia="zh-CN"/>
        </w:rPr>
        <w:t>O</w:t>
      </w:r>
      <w:r w:rsidR="00AF593C" w:rsidRPr="00831CE0">
        <w:rPr>
          <w:rFonts w:eastAsiaTheme="minorEastAsia" w:hint="eastAsia"/>
          <w:sz w:val="22"/>
          <w:lang w:eastAsia="zh-CN"/>
        </w:rPr>
        <w:t xml:space="preserve">ne issue </w:t>
      </w:r>
      <w:r w:rsidR="00833E57">
        <w:rPr>
          <w:rFonts w:eastAsiaTheme="minorEastAsia"/>
          <w:sz w:val="22"/>
          <w:lang w:eastAsia="zh-CN"/>
        </w:rPr>
        <w:t>is</w:t>
      </w:r>
      <w:r w:rsidR="00AF593C" w:rsidRPr="00831CE0">
        <w:rPr>
          <w:rFonts w:eastAsiaTheme="minorEastAsia" w:hint="eastAsia"/>
          <w:sz w:val="22"/>
          <w:lang w:eastAsia="zh-CN"/>
        </w:rPr>
        <w:t xml:space="preserve"> whether one </w:t>
      </w:r>
      <w:r w:rsidR="00831CE0" w:rsidRPr="00831CE0">
        <w:rPr>
          <w:rFonts w:eastAsiaTheme="minorEastAsia" w:hint="eastAsia"/>
          <w:sz w:val="22"/>
          <w:lang w:eastAsia="zh-CN"/>
        </w:rPr>
        <w:t xml:space="preserve">RB </w:t>
      </w:r>
      <w:r w:rsidR="00AF593C" w:rsidRPr="00831CE0">
        <w:rPr>
          <w:rFonts w:eastAsiaTheme="minorEastAsia" w:hint="eastAsia"/>
          <w:sz w:val="22"/>
          <w:lang w:eastAsia="zh-CN"/>
        </w:rPr>
        <w:t>can be configured with PDCP duplication/</w:t>
      </w:r>
      <w:r w:rsidR="00D55F92">
        <w:rPr>
          <w:rFonts w:eastAsiaTheme="minorEastAsia" w:hint="eastAsia"/>
          <w:sz w:val="22"/>
          <w:lang w:eastAsia="zh-CN"/>
        </w:rPr>
        <w:t>data</w:t>
      </w:r>
      <w:r w:rsidR="00AF593C" w:rsidRPr="00831CE0">
        <w:rPr>
          <w:rFonts w:eastAsiaTheme="minorEastAsia" w:hint="eastAsia"/>
          <w:sz w:val="22"/>
          <w:lang w:eastAsia="zh-CN"/>
        </w:rPr>
        <w:t xml:space="preserve"> split at the same time</w:t>
      </w:r>
      <w:r w:rsidR="00831CE0">
        <w:rPr>
          <w:rFonts w:eastAsiaTheme="minorEastAsia" w:hint="eastAsia"/>
          <w:sz w:val="22"/>
          <w:lang w:eastAsia="zh-CN"/>
        </w:rPr>
        <w:t xml:space="preserve">, or on the other words, whether PDCP </w:t>
      </w:r>
      <w:r w:rsidR="00831CE0">
        <w:rPr>
          <w:rFonts w:eastAsiaTheme="minorEastAsia"/>
          <w:sz w:val="22"/>
          <w:lang w:eastAsia="zh-CN"/>
        </w:rPr>
        <w:t>duplication</w:t>
      </w:r>
      <w:r w:rsidR="00831CE0">
        <w:rPr>
          <w:rFonts w:eastAsiaTheme="minorEastAsia" w:hint="eastAsia"/>
          <w:sz w:val="22"/>
          <w:lang w:eastAsia="zh-CN"/>
        </w:rPr>
        <w:t xml:space="preserve"> can be configured to a RB </w:t>
      </w:r>
      <w:r w:rsidR="00B22FDE">
        <w:rPr>
          <w:rFonts w:eastAsiaTheme="minorEastAsia" w:hint="eastAsia"/>
          <w:sz w:val="22"/>
          <w:lang w:eastAsia="zh-CN"/>
        </w:rPr>
        <w:t xml:space="preserve">also </w:t>
      </w:r>
      <w:r w:rsidR="00831CE0">
        <w:rPr>
          <w:rFonts w:eastAsiaTheme="minorEastAsia" w:hint="eastAsia"/>
          <w:sz w:val="22"/>
          <w:lang w:eastAsia="zh-CN"/>
        </w:rPr>
        <w:t xml:space="preserve">supporting </w:t>
      </w:r>
      <w:r w:rsidR="00F34CA1">
        <w:rPr>
          <w:rFonts w:eastAsiaTheme="minorEastAsia" w:hint="eastAsia"/>
          <w:sz w:val="22"/>
          <w:lang w:eastAsia="zh-CN"/>
        </w:rPr>
        <w:t>data</w:t>
      </w:r>
      <w:r w:rsidR="00831CE0">
        <w:rPr>
          <w:rFonts w:eastAsiaTheme="minorEastAsia" w:hint="eastAsia"/>
          <w:sz w:val="22"/>
          <w:lang w:eastAsia="zh-CN"/>
        </w:rPr>
        <w:t xml:space="preserve"> split</w:t>
      </w:r>
      <w:r w:rsidR="00CB67C2">
        <w:rPr>
          <w:rFonts w:eastAsiaTheme="minorEastAsia" w:hint="eastAsia"/>
          <w:sz w:val="22"/>
          <w:lang w:eastAsia="zh-CN"/>
        </w:rPr>
        <w:t>.</w:t>
      </w:r>
    </w:p>
    <w:p w:rsidR="00C3482B" w:rsidRPr="00F300D4" w:rsidRDefault="00833E57" w:rsidP="00282AFC">
      <w:pPr>
        <w:jc w:val="both"/>
        <w:rPr>
          <w:rFonts w:eastAsiaTheme="minorEastAsia"/>
          <w:sz w:val="22"/>
          <w:lang w:eastAsia="zh-CN"/>
        </w:rPr>
      </w:pPr>
      <w:r>
        <w:rPr>
          <w:rFonts w:eastAsiaTheme="minorEastAsia" w:hint="eastAsia"/>
          <w:sz w:val="22"/>
          <w:lang w:eastAsia="zh-CN"/>
        </w:rPr>
        <w:t xml:space="preserve">From the perspective of the scenarios, PDCP duplication and data split are different, i.e. bearer split is to improve throughput performance, while duplication is to improve reliability </w:t>
      </w:r>
      <w:r w:rsidRPr="00FB5153">
        <w:rPr>
          <w:rFonts w:eastAsiaTheme="minorEastAsia"/>
          <w:sz w:val="22"/>
          <w:lang w:eastAsia="zh-CN"/>
        </w:rPr>
        <w:t>and latency</w:t>
      </w:r>
      <w:r w:rsidRPr="00FB5153">
        <w:rPr>
          <w:rFonts w:eastAsiaTheme="minorEastAsia" w:hint="eastAsia"/>
          <w:sz w:val="22"/>
          <w:lang w:eastAsia="zh-CN"/>
        </w:rPr>
        <w:t xml:space="preserve"> for URLLC services</w:t>
      </w:r>
      <w:r>
        <w:rPr>
          <w:rFonts w:eastAsiaTheme="minorEastAsia" w:hint="eastAsia"/>
          <w:sz w:val="22"/>
          <w:lang w:eastAsia="zh-CN"/>
        </w:rPr>
        <w:t xml:space="preserve">. </w:t>
      </w:r>
      <w:r w:rsidR="00FB5153">
        <w:rPr>
          <w:rFonts w:eastAsiaTheme="minorEastAsia"/>
          <w:sz w:val="22"/>
          <w:lang w:eastAsia="zh-CN"/>
        </w:rPr>
        <w:t>There is no</w:t>
      </w:r>
      <w:r>
        <w:rPr>
          <w:rFonts w:eastAsiaTheme="minorEastAsia"/>
          <w:sz w:val="22"/>
          <w:lang w:eastAsia="zh-CN"/>
        </w:rPr>
        <w:t xml:space="preserve"> strong</w:t>
      </w:r>
      <w:r>
        <w:rPr>
          <w:rFonts w:eastAsiaTheme="minorEastAsia" w:hint="eastAsia"/>
          <w:sz w:val="22"/>
          <w:lang w:eastAsia="zh-CN"/>
        </w:rPr>
        <w:t xml:space="preserve"> need to configure one RB that </w:t>
      </w:r>
      <w:r>
        <w:rPr>
          <w:rFonts w:eastAsiaTheme="minorEastAsia"/>
          <w:sz w:val="22"/>
          <w:lang w:eastAsia="zh-CN"/>
        </w:rPr>
        <w:t>satisfies</w:t>
      </w:r>
      <w:r>
        <w:rPr>
          <w:rFonts w:eastAsiaTheme="minorEastAsia" w:hint="eastAsia"/>
          <w:sz w:val="22"/>
          <w:lang w:eastAsia="zh-CN"/>
        </w:rPr>
        <w:t xml:space="preserve"> both of the scenarios.</w:t>
      </w:r>
      <w:r w:rsidR="00EA77B5">
        <w:rPr>
          <w:rFonts w:eastAsiaTheme="minorEastAsia" w:hint="eastAsia"/>
          <w:sz w:val="22"/>
          <w:lang w:eastAsia="zh-CN"/>
        </w:rPr>
        <w:t xml:space="preserve"> </w:t>
      </w:r>
      <w:r w:rsidR="00F300D4">
        <w:rPr>
          <w:rFonts w:eastAsiaTheme="minorEastAsia" w:hint="eastAsia"/>
          <w:sz w:val="22"/>
          <w:lang w:eastAsia="zh-CN"/>
        </w:rPr>
        <w:t xml:space="preserve">Besides, </w:t>
      </w:r>
      <w:r w:rsidR="00EA77B5">
        <w:rPr>
          <w:rFonts w:eastAsiaTheme="minorEastAsia"/>
          <w:sz w:val="22"/>
          <w:lang w:eastAsia="zh-CN"/>
        </w:rPr>
        <w:t>as duplication and data split is not able to be triggered</w:t>
      </w:r>
      <w:r w:rsidR="00FB5153">
        <w:rPr>
          <w:rFonts w:eastAsiaTheme="minorEastAsia" w:hint="eastAsia"/>
          <w:sz w:val="22"/>
          <w:lang w:eastAsia="zh-CN"/>
        </w:rPr>
        <w:t xml:space="preserve"> active</w:t>
      </w:r>
      <w:r w:rsidR="00EA77B5">
        <w:rPr>
          <w:rFonts w:eastAsiaTheme="minorEastAsia"/>
          <w:sz w:val="22"/>
          <w:lang w:eastAsia="zh-CN"/>
        </w:rPr>
        <w:t xml:space="preserve"> at the same time, they can only work on an alternate mode,</w:t>
      </w:r>
      <w:r w:rsidR="00EA77B5">
        <w:rPr>
          <w:rFonts w:eastAsiaTheme="minorEastAsia" w:hint="eastAsia"/>
          <w:sz w:val="22"/>
          <w:lang w:eastAsia="zh-CN"/>
        </w:rPr>
        <w:t xml:space="preserve"> </w:t>
      </w:r>
      <w:r w:rsidR="00EA77B5">
        <w:rPr>
          <w:rFonts w:eastAsiaTheme="minorEastAsia"/>
          <w:sz w:val="22"/>
          <w:lang w:eastAsia="zh-CN"/>
        </w:rPr>
        <w:t>which</w:t>
      </w:r>
      <w:r w:rsidR="00F300D4">
        <w:rPr>
          <w:rFonts w:eastAsiaTheme="minorEastAsia" w:hint="eastAsia"/>
          <w:sz w:val="22"/>
          <w:lang w:eastAsia="zh-CN"/>
        </w:rPr>
        <w:t xml:space="preserve"> will cost us additional specification effort to </w:t>
      </w:r>
      <w:r w:rsidR="00F300D4" w:rsidRPr="008F32B9">
        <w:rPr>
          <w:rFonts w:eastAsiaTheme="minorEastAsia"/>
          <w:sz w:val="22"/>
          <w:lang w:eastAsia="zh-CN"/>
        </w:rPr>
        <w:t>harmonize</w:t>
      </w:r>
      <w:r w:rsidR="00F300D4">
        <w:rPr>
          <w:rFonts w:eastAsiaTheme="minorEastAsia" w:hint="eastAsia"/>
          <w:sz w:val="22"/>
          <w:lang w:eastAsia="zh-CN"/>
        </w:rPr>
        <w:t xml:space="preserve"> the</w:t>
      </w:r>
      <w:r w:rsidR="000F2679">
        <w:rPr>
          <w:rFonts w:eastAsiaTheme="minorEastAsia" w:hint="eastAsia"/>
          <w:sz w:val="22"/>
          <w:lang w:eastAsia="zh-CN"/>
        </w:rPr>
        <w:t>se</w:t>
      </w:r>
      <w:r w:rsidR="00F300D4">
        <w:rPr>
          <w:rFonts w:eastAsiaTheme="minorEastAsia" w:hint="eastAsia"/>
          <w:sz w:val="22"/>
          <w:lang w:eastAsia="zh-CN"/>
        </w:rPr>
        <w:t xml:space="preserve"> two features</w:t>
      </w:r>
      <w:r w:rsidR="00F300D4">
        <w:rPr>
          <w:rFonts w:eastAsiaTheme="minorEastAsia"/>
          <w:sz w:val="22"/>
          <w:lang w:eastAsia="zh-CN"/>
        </w:rPr>
        <w:t>.</w:t>
      </w:r>
    </w:p>
    <w:p w:rsidR="00293857" w:rsidRPr="00266496" w:rsidRDefault="00CB67C2" w:rsidP="00282AFC">
      <w:pPr>
        <w:jc w:val="both"/>
        <w:rPr>
          <w:rFonts w:eastAsiaTheme="minorEastAsia"/>
          <w:sz w:val="22"/>
          <w:lang w:val="en-US" w:eastAsia="zh-CN"/>
        </w:rPr>
      </w:pPr>
      <w:r>
        <w:rPr>
          <w:rFonts w:eastAsiaTheme="minorEastAsia" w:hint="eastAsia"/>
          <w:sz w:val="22"/>
          <w:lang w:eastAsia="zh-CN"/>
        </w:rPr>
        <w:t xml:space="preserve">Based on the discussion above, we propose </w:t>
      </w:r>
      <w:r w:rsidR="00A2123F">
        <w:rPr>
          <w:rFonts w:eastAsiaTheme="minorEastAsia" w:hint="eastAsia"/>
          <w:sz w:val="22"/>
          <w:lang w:eastAsia="zh-CN"/>
        </w:rPr>
        <w:t xml:space="preserve">that </w:t>
      </w:r>
      <w:r>
        <w:rPr>
          <w:rFonts w:eastAsiaTheme="minorEastAsia" w:hint="eastAsia"/>
          <w:sz w:val="22"/>
          <w:lang w:val="en-US" w:eastAsia="zh-CN"/>
        </w:rPr>
        <w:t>PDCP duplication</w:t>
      </w:r>
      <w:r w:rsidR="000F2679">
        <w:rPr>
          <w:rFonts w:eastAsiaTheme="minorEastAsia" w:hint="eastAsia"/>
          <w:sz w:val="22"/>
          <w:lang w:val="en-US" w:eastAsia="zh-CN"/>
        </w:rPr>
        <w:t xml:space="preserve"> and </w:t>
      </w:r>
      <w:r w:rsidR="00FB5153">
        <w:rPr>
          <w:rFonts w:eastAsiaTheme="minorEastAsia" w:hint="eastAsia"/>
          <w:sz w:val="22"/>
          <w:lang w:val="en-US" w:eastAsia="zh-CN"/>
        </w:rPr>
        <w:t>data</w:t>
      </w:r>
      <w:r>
        <w:rPr>
          <w:rFonts w:eastAsiaTheme="minorEastAsia" w:hint="eastAsia"/>
          <w:sz w:val="22"/>
          <w:lang w:val="en-US" w:eastAsia="zh-CN"/>
        </w:rPr>
        <w:t xml:space="preserve"> </w:t>
      </w:r>
      <w:r w:rsidRPr="00282AFC">
        <w:rPr>
          <w:rFonts w:eastAsiaTheme="minorEastAsia" w:hint="eastAsia"/>
          <w:sz w:val="22"/>
          <w:lang w:val="en-US" w:eastAsia="zh-CN"/>
        </w:rPr>
        <w:t>split</w:t>
      </w:r>
      <w:r>
        <w:rPr>
          <w:rFonts w:eastAsiaTheme="minorEastAsia" w:hint="eastAsia"/>
          <w:sz w:val="22"/>
          <w:lang w:val="en-US" w:eastAsia="zh-CN"/>
        </w:rPr>
        <w:t xml:space="preserve"> should not be</w:t>
      </w:r>
      <w:r w:rsidRPr="00282AFC">
        <w:rPr>
          <w:rFonts w:eastAsiaTheme="minorEastAsia" w:hint="eastAsia"/>
          <w:sz w:val="22"/>
          <w:lang w:val="en-US" w:eastAsia="zh-CN"/>
        </w:rPr>
        <w:t xml:space="preserve"> configured for one </w:t>
      </w:r>
      <w:r>
        <w:rPr>
          <w:rFonts w:eastAsiaTheme="minorEastAsia" w:hint="eastAsia"/>
          <w:sz w:val="22"/>
          <w:lang w:val="en-US" w:eastAsia="zh-CN"/>
        </w:rPr>
        <w:t>RB at the same time</w:t>
      </w:r>
      <w:r w:rsidR="000F2679">
        <w:rPr>
          <w:rFonts w:eastAsiaTheme="minorEastAsia" w:hint="eastAsia"/>
          <w:sz w:val="22"/>
          <w:lang w:val="en-US" w:eastAsia="zh-CN"/>
        </w:rPr>
        <w:t>.</w:t>
      </w:r>
      <w:r w:rsidR="00266496" w:rsidRPr="00266496">
        <w:rPr>
          <w:rFonts w:eastAsiaTheme="minorEastAsia" w:hint="eastAsia"/>
          <w:sz w:val="22"/>
          <w:lang w:eastAsia="zh-CN"/>
        </w:rPr>
        <w:t xml:space="preserve"> </w:t>
      </w:r>
      <w:r w:rsidR="000F2679">
        <w:rPr>
          <w:rFonts w:eastAsiaTheme="minorEastAsia" w:hint="eastAsia"/>
          <w:sz w:val="22"/>
          <w:lang w:eastAsia="zh-CN"/>
        </w:rPr>
        <w:t>It</w:t>
      </w:r>
      <w:r w:rsidR="00AF2D6C">
        <w:rPr>
          <w:rFonts w:eastAsiaTheme="minorEastAsia" w:hint="eastAsia"/>
          <w:sz w:val="22"/>
          <w:lang w:eastAsia="zh-CN"/>
        </w:rPr>
        <w:t xml:space="preserve"> means when duplication is deactivated, all PDCP PDUs are </w:t>
      </w:r>
      <w:r w:rsidR="00AF2D6C">
        <w:rPr>
          <w:rFonts w:eastAsiaTheme="minorEastAsia"/>
          <w:sz w:val="22"/>
          <w:lang w:eastAsia="zh-CN"/>
        </w:rPr>
        <w:t>restricted</w:t>
      </w:r>
      <w:r w:rsidR="00AF2D6C">
        <w:rPr>
          <w:rFonts w:eastAsiaTheme="minorEastAsia" w:hint="eastAsia"/>
          <w:sz w:val="22"/>
          <w:lang w:eastAsia="zh-CN"/>
        </w:rPr>
        <w:t xml:space="preserve"> to be </w:t>
      </w:r>
      <w:r w:rsidR="00AF2D6C">
        <w:rPr>
          <w:rFonts w:eastAsiaTheme="minorEastAsia" w:hint="eastAsia"/>
          <w:sz w:val="22"/>
          <w:lang w:eastAsia="zh-CN"/>
        </w:rPr>
        <w:lastRenderedPageBreak/>
        <w:t xml:space="preserve">transmitted </w:t>
      </w:r>
      <w:r w:rsidR="00FB5153">
        <w:rPr>
          <w:rFonts w:eastAsiaTheme="minorEastAsia" w:hint="eastAsia"/>
          <w:sz w:val="22"/>
          <w:lang w:eastAsia="zh-CN"/>
        </w:rPr>
        <w:t>through</w:t>
      </w:r>
      <w:r w:rsidR="00AF2D6C">
        <w:rPr>
          <w:rFonts w:eastAsiaTheme="minorEastAsia" w:hint="eastAsia"/>
          <w:sz w:val="22"/>
          <w:lang w:eastAsia="zh-CN"/>
        </w:rPr>
        <w:t xml:space="preserve"> one of the legs. </w:t>
      </w:r>
      <w:r w:rsidR="00266496">
        <w:rPr>
          <w:rFonts w:eastAsiaTheme="minorEastAsia" w:hint="eastAsia"/>
          <w:sz w:val="22"/>
          <w:lang w:eastAsia="zh-CN"/>
        </w:rPr>
        <w:t xml:space="preserve">If the network </w:t>
      </w:r>
      <w:r w:rsidR="00EA77B5">
        <w:rPr>
          <w:rFonts w:eastAsiaTheme="minorEastAsia"/>
          <w:sz w:val="22"/>
          <w:lang w:eastAsia="zh-CN"/>
        </w:rPr>
        <w:t>needs</w:t>
      </w:r>
      <w:r w:rsidR="00266496">
        <w:rPr>
          <w:rFonts w:eastAsiaTheme="minorEastAsia" w:hint="eastAsia"/>
          <w:sz w:val="22"/>
          <w:lang w:eastAsia="zh-CN"/>
        </w:rPr>
        <w:t xml:space="preserve"> to </w:t>
      </w:r>
      <w:r w:rsidR="00266496" w:rsidRPr="00AF593C">
        <w:rPr>
          <w:rFonts w:eastAsiaTheme="minorEastAsia" w:hint="eastAsia"/>
          <w:sz w:val="22"/>
          <w:lang w:eastAsia="zh-CN"/>
        </w:rPr>
        <w:t xml:space="preserve">reconfigure the RB from PDCP duplication to </w:t>
      </w:r>
      <w:r w:rsidR="00266496">
        <w:rPr>
          <w:rFonts w:eastAsiaTheme="minorEastAsia" w:hint="eastAsia"/>
          <w:sz w:val="22"/>
          <w:lang w:eastAsia="zh-CN"/>
        </w:rPr>
        <w:t>data</w:t>
      </w:r>
      <w:r w:rsidR="00266496" w:rsidRPr="00AF593C">
        <w:rPr>
          <w:rFonts w:eastAsiaTheme="minorEastAsia" w:hint="eastAsia"/>
          <w:sz w:val="22"/>
          <w:lang w:eastAsia="zh-CN"/>
        </w:rPr>
        <w:t xml:space="preserve"> split</w:t>
      </w:r>
      <w:r w:rsidR="00EA77B5">
        <w:rPr>
          <w:rFonts w:eastAsiaTheme="minorEastAsia"/>
          <w:sz w:val="22"/>
          <w:lang w:eastAsia="zh-CN"/>
        </w:rPr>
        <w:t xml:space="preserve"> anyway</w:t>
      </w:r>
      <w:r w:rsidR="00266496" w:rsidRPr="00AF593C">
        <w:rPr>
          <w:rFonts w:eastAsiaTheme="minorEastAsia" w:hint="eastAsia"/>
          <w:sz w:val="22"/>
          <w:lang w:eastAsia="zh-CN"/>
        </w:rPr>
        <w:t xml:space="preserve">, </w:t>
      </w:r>
      <w:r w:rsidR="00266496">
        <w:rPr>
          <w:rFonts w:eastAsiaTheme="minorEastAsia" w:hint="eastAsia"/>
          <w:sz w:val="22"/>
          <w:lang w:eastAsia="zh-CN"/>
        </w:rPr>
        <w:t xml:space="preserve">RRC </w:t>
      </w:r>
      <w:r w:rsidR="00843AF0">
        <w:rPr>
          <w:rFonts w:eastAsiaTheme="minorEastAsia" w:hint="eastAsia"/>
          <w:sz w:val="22"/>
          <w:lang w:eastAsia="zh-CN"/>
        </w:rPr>
        <w:t>R</w:t>
      </w:r>
      <w:r w:rsidR="00266496">
        <w:rPr>
          <w:rFonts w:eastAsiaTheme="minorEastAsia" w:hint="eastAsia"/>
          <w:sz w:val="22"/>
          <w:lang w:eastAsia="zh-CN"/>
        </w:rPr>
        <w:t xml:space="preserve">econfiguration </w:t>
      </w:r>
      <w:r w:rsidR="00EA77B5">
        <w:rPr>
          <w:rFonts w:eastAsiaTheme="minorEastAsia"/>
          <w:sz w:val="22"/>
          <w:lang w:eastAsia="zh-CN"/>
        </w:rPr>
        <w:t xml:space="preserve">signalling </w:t>
      </w:r>
      <w:r w:rsidR="00FB5153">
        <w:rPr>
          <w:rFonts w:eastAsiaTheme="minorEastAsia" w:hint="eastAsia"/>
          <w:sz w:val="22"/>
          <w:lang w:eastAsia="zh-CN"/>
        </w:rPr>
        <w:t>should</w:t>
      </w:r>
      <w:r w:rsidR="00266496">
        <w:rPr>
          <w:rFonts w:eastAsiaTheme="minorEastAsia" w:hint="eastAsia"/>
          <w:sz w:val="22"/>
          <w:lang w:eastAsia="zh-CN"/>
        </w:rPr>
        <w:t xml:space="preserve"> be used.</w:t>
      </w:r>
    </w:p>
    <w:p w:rsidR="00EB433E" w:rsidRPr="00F21D46" w:rsidRDefault="00282AFC" w:rsidP="00266496">
      <w:pPr>
        <w:jc w:val="both"/>
        <w:rPr>
          <w:rFonts w:eastAsiaTheme="minorEastAsia"/>
          <w:sz w:val="22"/>
          <w:highlight w:val="yellow"/>
          <w:lang w:eastAsia="zh-CN"/>
        </w:rPr>
      </w:pPr>
      <w:r>
        <w:rPr>
          <w:rFonts w:eastAsiaTheme="minorEastAsia" w:hint="eastAsia"/>
          <w:b/>
          <w:sz w:val="22"/>
          <w:lang w:eastAsia="zh-CN"/>
        </w:rPr>
        <w:t>Proposal 1:</w:t>
      </w:r>
      <w:r w:rsidR="001919B6">
        <w:rPr>
          <w:rFonts w:eastAsiaTheme="minorEastAsia" w:hint="eastAsia"/>
          <w:b/>
          <w:sz w:val="22"/>
          <w:lang w:eastAsia="zh-CN"/>
        </w:rPr>
        <w:t xml:space="preserve"> </w:t>
      </w:r>
      <w:r>
        <w:rPr>
          <w:rFonts w:eastAsiaTheme="minorEastAsia" w:hint="eastAsia"/>
          <w:b/>
          <w:sz w:val="22"/>
          <w:lang w:eastAsia="zh-CN"/>
        </w:rPr>
        <w:t>For D</w:t>
      </w:r>
      <w:r w:rsidR="001919B6">
        <w:rPr>
          <w:rFonts w:eastAsiaTheme="minorEastAsia" w:hint="eastAsia"/>
          <w:b/>
          <w:sz w:val="22"/>
          <w:lang w:eastAsia="zh-CN"/>
        </w:rPr>
        <w:t>ual connectivity</w:t>
      </w:r>
      <w:r w:rsidR="000F2679">
        <w:rPr>
          <w:rFonts w:eastAsiaTheme="minorEastAsia" w:hint="eastAsia"/>
          <w:b/>
          <w:sz w:val="22"/>
          <w:lang w:eastAsia="zh-CN"/>
        </w:rPr>
        <w:t xml:space="preserve">, PDCP duplication and </w:t>
      </w:r>
      <w:r w:rsidR="00293857">
        <w:rPr>
          <w:rFonts w:eastAsiaTheme="minorEastAsia" w:hint="eastAsia"/>
          <w:b/>
          <w:sz w:val="22"/>
          <w:lang w:eastAsia="zh-CN"/>
        </w:rPr>
        <w:t>data</w:t>
      </w:r>
      <w:r w:rsidR="001919B6">
        <w:rPr>
          <w:rFonts w:eastAsiaTheme="minorEastAsia" w:hint="eastAsia"/>
          <w:b/>
          <w:sz w:val="22"/>
          <w:lang w:eastAsia="zh-CN"/>
        </w:rPr>
        <w:t xml:space="preserve"> </w:t>
      </w:r>
      <w:r>
        <w:rPr>
          <w:rFonts w:eastAsiaTheme="minorEastAsia" w:hint="eastAsia"/>
          <w:b/>
          <w:sz w:val="22"/>
          <w:lang w:eastAsia="zh-CN"/>
        </w:rPr>
        <w:t xml:space="preserve">split should not be configured for one </w:t>
      </w:r>
      <w:r w:rsidR="00266496">
        <w:rPr>
          <w:rFonts w:eastAsiaTheme="minorEastAsia" w:hint="eastAsia"/>
          <w:b/>
          <w:sz w:val="22"/>
          <w:lang w:eastAsia="zh-CN"/>
        </w:rPr>
        <w:t>RB at the same time.</w:t>
      </w:r>
    </w:p>
    <w:p w:rsidR="00FD5929" w:rsidRDefault="00FD5929" w:rsidP="003630A1">
      <w:pPr>
        <w:jc w:val="both"/>
        <w:rPr>
          <w:rFonts w:eastAsiaTheme="minorEastAsia"/>
          <w:b/>
          <w:sz w:val="22"/>
          <w:lang w:eastAsia="zh-CN"/>
        </w:rPr>
      </w:pPr>
      <w:r w:rsidRPr="00AF593C">
        <w:rPr>
          <w:rFonts w:eastAsiaTheme="minorEastAsia" w:hint="eastAsia"/>
          <w:b/>
          <w:sz w:val="22"/>
          <w:lang w:eastAsia="zh-CN"/>
        </w:rPr>
        <w:t xml:space="preserve">Proposal 2: </w:t>
      </w:r>
      <w:r w:rsidR="00266496">
        <w:rPr>
          <w:rFonts w:eastAsiaTheme="minorEastAsia" w:hint="eastAsia"/>
          <w:b/>
          <w:sz w:val="22"/>
          <w:lang w:eastAsia="zh-CN"/>
        </w:rPr>
        <w:t>A</w:t>
      </w:r>
      <w:r w:rsidR="00243C1D">
        <w:rPr>
          <w:rFonts w:eastAsiaTheme="minorEastAsia"/>
          <w:b/>
          <w:sz w:val="22"/>
          <w:lang w:eastAsia="zh-CN"/>
        </w:rPr>
        <w:t xml:space="preserve"> switch between PDCP duplication and </w:t>
      </w:r>
      <w:r w:rsidR="00266496">
        <w:rPr>
          <w:rFonts w:eastAsiaTheme="minorEastAsia" w:hint="eastAsia"/>
          <w:b/>
          <w:sz w:val="22"/>
          <w:lang w:eastAsia="zh-CN"/>
        </w:rPr>
        <w:t>data</w:t>
      </w:r>
      <w:r w:rsidR="00243C1D">
        <w:rPr>
          <w:rFonts w:eastAsiaTheme="minorEastAsia"/>
          <w:b/>
          <w:sz w:val="22"/>
          <w:lang w:eastAsia="zh-CN"/>
        </w:rPr>
        <w:t xml:space="preserve"> split should</w:t>
      </w:r>
      <w:r w:rsidR="00266496">
        <w:rPr>
          <w:rFonts w:eastAsiaTheme="minorEastAsia" w:hint="eastAsia"/>
          <w:b/>
          <w:sz w:val="22"/>
          <w:lang w:eastAsia="zh-CN"/>
        </w:rPr>
        <w:t xml:space="preserve"> be</w:t>
      </w:r>
      <w:r w:rsidR="00243C1D">
        <w:rPr>
          <w:rFonts w:eastAsiaTheme="minorEastAsia"/>
          <w:b/>
          <w:sz w:val="22"/>
          <w:lang w:eastAsia="zh-CN"/>
        </w:rPr>
        <w:t xml:space="preserve"> based on RRC </w:t>
      </w:r>
      <w:r w:rsidR="00843AF0">
        <w:rPr>
          <w:rFonts w:eastAsiaTheme="minorEastAsia" w:hint="eastAsia"/>
          <w:b/>
          <w:sz w:val="22"/>
          <w:lang w:eastAsia="zh-CN"/>
        </w:rPr>
        <w:t>R</w:t>
      </w:r>
      <w:r w:rsidR="00243C1D">
        <w:rPr>
          <w:rFonts w:eastAsiaTheme="minorEastAsia"/>
          <w:b/>
          <w:sz w:val="22"/>
          <w:lang w:eastAsia="zh-CN"/>
        </w:rPr>
        <w:t>econfiguration</w:t>
      </w:r>
      <w:r w:rsidR="00AF593C">
        <w:rPr>
          <w:rFonts w:eastAsiaTheme="minorEastAsia" w:hint="eastAsia"/>
          <w:b/>
          <w:sz w:val="22"/>
          <w:lang w:eastAsia="zh-CN"/>
        </w:rPr>
        <w:t xml:space="preserve"> signalling.</w:t>
      </w:r>
    </w:p>
    <w:p w:rsidR="00AF593C" w:rsidRDefault="00AF593C" w:rsidP="003630A1">
      <w:pPr>
        <w:jc w:val="both"/>
        <w:rPr>
          <w:rFonts w:eastAsiaTheme="minorEastAsia"/>
          <w:b/>
          <w:sz w:val="22"/>
          <w:lang w:eastAsia="zh-CN"/>
        </w:rPr>
      </w:pPr>
    </w:p>
    <w:p w:rsidR="00243C1D" w:rsidRPr="00243C1D" w:rsidRDefault="00243C1D" w:rsidP="00243C1D">
      <w:pPr>
        <w:pStyle w:val="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hint="eastAsia"/>
          <w:lang w:eastAsia="zh-CN"/>
        </w:rPr>
        <w:t xml:space="preserve"> </w:t>
      </w:r>
      <w:r w:rsidR="00B61EFC">
        <w:rPr>
          <w:rFonts w:eastAsiaTheme="minorEastAsia" w:hint="eastAsia"/>
          <w:lang w:eastAsia="zh-CN"/>
        </w:rPr>
        <w:t xml:space="preserve">Initial </w:t>
      </w:r>
      <w:r w:rsidR="00B61EFC">
        <w:rPr>
          <w:rFonts w:eastAsiaTheme="minorEastAsia"/>
          <w:lang w:eastAsia="zh-CN"/>
        </w:rPr>
        <w:t>transmission</w:t>
      </w:r>
      <w:r w:rsidR="00B61EFC">
        <w:rPr>
          <w:rFonts w:eastAsiaTheme="minorEastAsia" w:hint="eastAsia"/>
          <w:lang w:eastAsia="zh-CN"/>
        </w:rPr>
        <w:t xml:space="preserve"> state</w:t>
      </w:r>
    </w:p>
    <w:p w:rsidR="00B61EFC" w:rsidRPr="009B3F7E" w:rsidRDefault="007E67DF" w:rsidP="00254D22">
      <w:pPr>
        <w:jc w:val="both"/>
        <w:rPr>
          <w:rFonts w:eastAsiaTheme="minorEastAsia"/>
          <w:sz w:val="22"/>
          <w:lang w:eastAsia="zh-CN"/>
        </w:rPr>
      </w:pPr>
      <w:r w:rsidRPr="00254D22">
        <w:rPr>
          <w:rFonts w:eastAsiaTheme="minorEastAsia" w:hint="eastAsia"/>
          <w:sz w:val="22"/>
          <w:lang w:eastAsia="zh-CN"/>
        </w:rPr>
        <w:t>It is already agreed that PDCP</w:t>
      </w:r>
      <w:r w:rsidRPr="00254D22">
        <w:rPr>
          <w:rFonts w:eastAsiaTheme="minorEastAsia"/>
          <w:sz w:val="22"/>
          <w:lang w:eastAsia="zh-CN"/>
        </w:rPr>
        <w:t xml:space="preserve"> duplication </w:t>
      </w:r>
      <w:r w:rsidRPr="00254D22">
        <w:rPr>
          <w:rFonts w:eastAsiaTheme="minorEastAsia" w:hint="eastAsia"/>
          <w:sz w:val="22"/>
          <w:lang w:eastAsia="zh-CN"/>
        </w:rPr>
        <w:t>can be</w:t>
      </w:r>
      <w:r w:rsidRPr="00254D22">
        <w:rPr>
          <w:rFonts w:eastAsiaTheme="minorEastAsia"/>
          <w:sz w:val="22"/>
          <w:lang w:eastAsia="zh-CN"/>
        </w:rPr>
        <w:t xml:space="preserve"> configured per DRB</w:t>
      </w:r>
      <w:r w:rsidR="00AF593C" w:rsidRPr="00254D22">
        <w:rPr>
          <w:rFonts w:eastAsiaTheme="minorEastAsia" w:hint="eastAsia"/>
          <w:sz w:val="22"/>
          <w:lang w:eastAsia="zh-CN"/>
        </w:rPr>
        <w:t>/SRB</w:t>
      </w:r>
      <w:r w:rsidRPr="00254D22">
        <w:rPr>
          <w:rFonts w:eastAsiaTheme="minorEastAsia"/>
          <w:sz w:val="22"/>
          <w:lang w:eastAsia="zh-CN"/>
        </w:rPr>
        <w:t xml:space="preserve"> via RRC message</w:t>
      </w:r>
      <w:r w:rsidRPr="00254D22">
        <w:rPr>
          <w:rFonts w:eastAsiaTheme="minorEastAsia" w:hint="eastAsia"/>
          <w:sz w:val="22"/>
          <w:lang w:eastAsia="zh-CN"/>
        </w:rPr>
        <w:t xml:space="preserve">. And it is also agreed that </w:t>
      </w:r>
      <w:r w:rsidR="004E56CE" w:rsidRPr="00254D22">
        <w:rPr>
          <w:rFonts w:eastAsiaTheme="minorEastAsia" w:hint="eastAsia"/>
          <w:sz w:val="22"/>
          <w:lang w:eastAsia="zh-CN"/>
        </w:rPr>
        <w:t>MAC CE is used to trigger</w:t>
      </w:r>
      <w:r w:rsidR="001919B6" w:rsidRPr="00254D22">
        <w:rPr>
          <w:rFonts w:eastAsiaTheme="minorEastAsia" w:hint="eastAsia"/>
          <w:sz w:val="22"/>
          <w:lang w:eastAsia="zh-CN"/>
        </w:rPr>
        <w:t xml:space="preserve"> </w:t>
      </w:r>
      <w:r w:rsidRPr="00254D22">
        <w:rPr>
          <w:rFonts w:eastAsiaTheme="minorEastAsia" w:hint="eastAsia"/>
          <w:sz w:val="22"/>
          <w:lang w:eastAsia="zh-CN"/>
        </w:rPr>
        <w:t xml:space="preserve">UL </w:t>
      </w:r>
      <w:r w:rsidR="001919B6" w:rsidRPr="00254D22">
        <w:rPr>
          <w:rFonts w:eastAsiaTheme="minorEastAsia" w:hint="eastAsia"/>
          <w:sz w:val="22"/>
          <w:lang w:eastAsia="zh-CN"/>
        </w:rPr>
        <w:t>PDCP duplication</w:t>
      </w:r>
      <w:r w:rsidR="00BC3D8D" w:rsidRPr="00254D22">
        <w:rPr>
          <w:rFonts w:eastAsiaTheme="minorEastAsia" w:hint="eastAsia"/>
          <w:sz w:val="22"/>
          <w:lang w:eastAsia="zh-CN"/>
        </w:rPr>
        <w:t xml:space="preserve"> active/de</w:t>
      </w:r>
      <w:r w:rsidR="00842591" w:rsidRPr="00254D22">
        <w:rPr>
          <w:rFonts w:eastAsiaTheme="minorEastAsia" w:hint="eastAsia"/>
          <w:sz w:val="22"/>
          <w:lang w:eastAsia="zh-CN"/>
        </w:rPr>
        <w:t>-</w:t>
      </w:r>
      <w:r w:rsidR="00BC3D8D" w:rsidRPr="00254D22">
        <w:rPr>
          <w:rFonts w:eastAsiaTheme="minorEastAsia" w:hint="eastAsia"/>
          <w:sz w:val="22"/>
          <w:lang w:eastAsia="zh-CN"/>
        </w:rPr>
        <w:t>active</w:t>
      </w:r>
      <w:r w:rsidR="004E56CE" w:rsidRPr="00254D22">
        <w:rPr>
          <w:rFonts w:eastAsiaTheme="minorEastAsia" w:hint="eastAsia"/>
          <w:sz w:val="22"/>
          <w:lang w:eastAsia="zh-CN"/>
        </w:rPr>
        <w:t xml:space="preserve"> based on various parameters, e.g. channel </w:t>
      </w:r>
      <w:r w:rsidR="004E56CE" w:rsidRPr="00254D22">
        <w:rPr>
          <w:rFonts w:eastAsiaTheme="minorEastAsia"/>
          <w:sz w:val="22"/>
          <w:lang w:eastAsia="zh-CN"/>
        </w:rPr>
        <w:t>conditions</w:t>
      </w:r>
      <w:r w:rsidR="004E56CE" w:rsidRPr="00254D22">
        <w:rPr>
          <w:rFonts w:eastAsiaTheme="minorEastAsia" w:hint="eastAsia"/>
          <w:sz w:val="22"/>
          <w:lang w:eastAsia="zh-CN"/>
        </w:rPr>
        <w:t>/ SINR/ HARQ etc</w:t>
      </w:r>
      <w:r w:rsidRPr="00254D22">
        <w:rPr>
          <w:rFonts w:eastAsiaTheme="minorEastAsia" w:hint="eastAsia"/>
          <w:sz w:val="22"/>
          <w:lang w:eastAsia="zh-CN"/>
        </w:rPr>
        <w:t>.</w:t>
      </w:r>
      <w:r w:rsidR="001919B6" w:rsidRPr="00254D22">
        <w:rPr>
          <w:rFonts w:eastAsiaTheme="minorEastAsia" w:hint="eastAsia"/>
          <w:sz w:val="22"/>
          <w:lang w:eastAsia="zh-CN"/>
        </w:rPr>
        <w:t xml:space="preserve"> </w:t>
      </w:r>
      <w:r w:rsidRPr="00254D22">
        <w:rPr>
          <w:rFonts w:eastAsiaTheme="minorEastAsia" w:hint="eastAsia"/>
          <w:sz w:val="22"/>
          <w:lang w:eastAsia="zh-CN"/>
        </w:rPr>
        <w:t xml:space="preserve">This </w:t>
      </w:r>
      <w:r w:rsidR="00723E93" w:rsidRPr="00254D22">
        <w:rPr>
          <w:rFonts w:eastAsiaTheme="minorEastAsia" w:hint="eastAsia"/>
          <w:sz w:val="22"/>
          <w:lang w:eastAsia="zh-CN"/>
        </w:rPr>
        <w:t>implies</w:t>
      </w:r>
      <w:r w:rsidR="00AF593C" w:rsidRPr="00254D22">
        <w:rPr>
          <w:rFonts w:eastAsiaTheme="minorEastAsia" w:hint="eastAsia"/>
          <w:sz w:val="22"/>
          <w:lang w:eastAsia="zh-CN"/>
        </w:rPr>
        <w:t xml:space="preserve"> that</w:t>
      </w:r>
      <w:r w:rsidRPr="00254D22">
        <w:rPr>
          <w:rFonts w:eastAsiaTheme="minorEastAsia" w:hint="eastAsia"/>
          <w:sz w:val="22"/>
          <w:lang w:eastAsia="zh-CN"/>
        </w:rPr>
        <w:t xml:space="preserve"> w</w:t>
      </w:r>
      <w:r w:rsidRPr="00254D22">
        <w:rPr>
          <w:rFonts w:eastAsiaTheme="minorEastAsia"/>
          <w:sz w:val="22"/>
          <w:lang w:eastAsia="zh-CN"/>
        </w:rPr>
        <w:t>h</w:t>
      </w:r>
      <w:r w:rsidR="00723E93" w:rsidRPr="00254D22">
        <w:rPr>
          <w:rFonts w:eastAsiaTheme="minorEastAsia" w:hint="eastAsia"/>
          <w:sz w:val="22"/>
          <w:lang w:eastAsia="zh-CN"/>
        </w:rPr>
        <w:t>ile</w:t>
      </w:r>
      <w:r w:rsidRPr="00254D22">
        <w:rPr>
          <w:rFonts w:eastAsiaTheme="minorEastAsia"/>
          <w:sz w:val="22"/>
          <w:lang w:eastAsia="zh-CN"/>
        </w:rPr>
        <w:t xml:space="preserve"> </w:t>
      </w:r>
      <w:r w:rsidR="00723E93" w:rsidRPr="00254D22">
        <w:rPr>
          <w:rFonts w:eastAsiaTheme="minorEastAsia" w:hint="eastAsia"/>
          <w:sz w:val="22"/>
          <w:lang w:eastAsia="zh-CN"/>
        </w:rPr>
        <w:t>UL</w:t>
      </w:r>
      <w:r w:rsidRPr="00254D22">
        <w:rPr>
          <w:rFonts w:eastAsiaTheme="minorEastAsia"/>
          <w:sz w:val="22"/>
          <w:lang w:eastAsia="zh-CN"/>
        </w:rPr>
        <w:t xml:space="preserve"> </w:t>
      </w:r>
      <w:r w:rsidRPr="00254D22">
        <w:rPr>
          <w:rFonts w:eastAsiaTheme="minorEastAsia" w:hint="eastAsia"/>
          <w:sz w:val="22"/>
          <w:lang w:eastAsia="zh-CN"/>
        </w:rPr>
        <w:t xml:space="preserve">duplication </w:t>
      </w:r>
      <w:r w:rsidRPr="00254D22">
        <w:rPr>
          <w:rFonts w:eastAsiaTheme="minorEastAsia"/>
          <w:sz w:val="22"/>
          <w:lang w:eastAsia="zh-CN"/>
        </w:rPr>
        <w:t xml:space="preserve">is configured, </w:t>
      </w:r>
      <w:r w:rsidR="00723E93" w:rsidRPr="00254D22">
        <w:rPr>
          <w:rFonts w:eastAsiaTheme="minorEastAsia" w:hint="eastAsia"/>
          <w:sz w:val="22"/>
          <w:lang w:eastAsia="zh-CN"/>
        </w:rPr>
        <w:t xml:space="preserve">it </w:t>
      </w:r>
      <w:r w:rsidRPr="00254D22">
        <w:rPr>
          <w:rFonts w:eastAsiaTheme="minorEastAsia" w:hint="eastAsia"/>
          <w:sz w:val="22"/>
          <w:lang w:eastAsia="zh-CN"/>
        </w:rPr>
        <w:t>doesn</w:t>
      </w:r>
      <w:r w:rsidRPr="00254D22">
        <w:rPr>
          <w:rFonts w:eastAsiaTheme="minorEastAsia"/>
          <w:sz w:val="22"/>
          <w:lang w:eastAsia="zh-CN"/>
        </w:rPr>
        <w:t>’</w:t>
      </w:r>
      <w:r w:rsidR="00723E93" w:rsidRPr="00254D22">
        <w:rPr>
          <w:rFonts w:eastAsiaTheme="minorEastAsia" w:hint="eastAsia"/>
          <w:sz w:val="22"/>
          <w:lang w:eastAsia="zh-CN"/>
        </w:rPr>
        <w:t>t mean</w:t>
      </w:r>
      <w:r w:rsidRPr="00254D22">
        <w:rPr>
          <w:rFonts w:eastAsiaTheme="minorEastAsia" w:hint="eastAsia"/>
          <w:sz w:val="22"/>
          <w:lang w:eastAsia="zh-CN"/>
        </w:rPr>
        <w:t xml:space="preserve"> </w:t>
      </w:r>
      <w:r w:rsidR="00723E93" w:rsidRPr="00254D22">
        <w:rPr>
          <w:rFonts w:eastAsiaTheme="minorEastAsia" w:hint="eastAsia"/>
          <w:sz w:val="22"/>
          <w:lang w:eastAsia="zh-CN"/>
        </w:rPr>
        <w:t xml:space="preserve">UL </w:t>
      </w:r>
      <w:r w:rsidRPr="00254D22">
        <w:rPr>
          <w:rFonts w:eastAsiaTheme="minorEastAsia"/>
          <w:sz w:val="22"/>
          <w:lang w:eastAsia="zh-CN"/>
        </w:rPr>
        <w:t>duplication is also started.</w:t>
      </w:r>
      <w:r w:rsidR="001919B6" w:rsidRPr="00254D22">
        <w:rPr>
          <w:rFonts w:eastAsiaTheme="minorEastAsia" w:hint="eastAsia"/>
          <w:sz w:val="22"/>
          <w:lang w:eastAsia="zh-CN"/>
        </w:rPr>
        <w:t xml:space="preserve"> </w:t>
      </w:r>
      <w:r w:rsidR="00B61EFC" w:rsidRPr="00254D22">
        <w:rPr>
          <w:rFonts w:eastAsiaTheme="minorEastAsia" w:hint="eastAsia"/>
          <w:sz w:val="22"/>
          <w:lang w:eastAsia="zh-CN"/>
        </w:rPr>
        <w:t xml:space="preserve">Therefore, one </w:t>
      </w:r>
      <w:r w:rsidR="00B61EFC" w:rsidRPr="009B3F7E">
        <w:rPr>
          <w:rFonts w:eastAsiaTheme="minorEastAsia"/>
          <w:sz w:val="22"/>
          <w:lang w:eastAsia="zh-CN"/>
        </w:rPr>
        <w:t xml:space="preserve">FFS </w:t>
      </w:r>
      <w:r w:rsidR="00B61EFC">
        <w:rPr>
          <w:rFonts w:eastAsiaTheme="minorEastAsia" w:hint="eastAsia"/>
          <w:sz w:val="22"/>
          <w:lang w:eastAsia="zh-CN"/>
        </w:rPr>
        <w:t xml:space="preserve">from the last meeting is </w:t>
      </w:r>
      <w:r w:rsidR="00B61EFC" w:rsidRPr="009B3F7E">
        <w:rPr>
          <w:rFonts w:eastAsiaTheme="minorEastAsia"/>
          <w:sz w:val="22"/>
          <w:lang w:eastAsia="zh-CN"/>
        </w:rPr>
        <w:t>whether the initial state of the UL PDCP duplication (duplication active or not active and if not active which leg is used) is a default or whether the initial state can be signalled by RRC</w:t>
      </w:r>
      <w:r w:rsidR="008C2BD8">
        <w:rPr>
          <w:rFonts w:eastAsiaTheme="minorEastAsia" w:hint="eastAsia"/>
          <w:sz w:val="22"/>
          <w:lang w:eastAsia="zh-CN"/>
        </w:rPr>
        <w:t>.</w:t>
      </w:r>
    </w:p>
    <w:p w:rsidR="00B61EFC" w:rsidRDefault="00A14FEA" w:rsidP="00B61EFC">
      <w:pPr>
        <w:jc w:val="both"/>
        <w:rPr>
          <w:rFonts w:eastAsiaTheme="minorEastAsia"/>
          <w:sz w:val="22"/>
          <w:lang w:eastAsia="zh-CN"/>
        </w:rPr>
      </w:pPr>
      <w:r>
        <w:rPr>
          <w:rFonts w:eastAsiaTheme="minorEastAsia" w:hint="eastAsia"/>
          <w:sz w:val="22"/>
          <w:lang w:eastAsia="zh-CN"/>
        </w:rPr>
        <w:t>A</w:t>
      </w:r>
      <w:r w:rsidR="004F6393">
        <w:rPr>
          <w:rFonts w:eastAsiaTheme="minorEastAsia" w:hint="eastAsia"/>
          <w:sz w:val="22"/>
          <w:lang w:eastAsia="zh-CN"/>
        </w:rPr>
        <w:t>s</w:t>
      </w:r>
      <w:r>
        <w:rPr>
          <w:rFonts w:eastAsiaTheme="minorEastAsia" w:hint="eastAsia"/>
          <w:sz w:val="22"/>
          <w:lang w:eastAsia="zh-CN"/>
        </w:rPr>
        <w:t xml:space="preserve"> default state can</w:t>
      </w:r>
      <w:r w:rsidR="008C2BD8">
        <w:rPr>
          <w:rFonts w:eastAsiaTheme="minorEastAsia" w:hint="eastAsia"/>
          <w:sz w:val="22"/>
          <w:lang w:eastAsia="zh-CN"/>
        </w:rPr>
        <w:t>not</w:t>
      </w:r>
      <w:r>
        <w:rPr>
          <w:rFonts w:eastAsiaTheme="minorEastAsia" w:hint="eastAsia"/>
          <w:sz w:val="22"/>
          <w:lang w:eastAsia="zh-CN"/>
        </w:rPr>
        <w:t xml:space="preserve"> reflect</w:t>
      </w:r>
      <w:r w:rsidR="008C2BD8">
        <w:rPr>
          <w:rFonts w:eastAsiaTheme="minorEastAsia" w:hint="eastAsia"/>
          <w:sz w:val="22"/>
          <w:lang w:eastAsia="zh-CN"/>
        </w:rPr>
        <w:t xml:space="preserve"> the </w:t>
      </w:r>
      <w:r w:rsidR="00335CE9">
        <w:rPr>
          <w:rFonts w:eastAsiaTheme="minorEastAsia" w:hint="eastAsia"/>
          <w:sz w:val="22"/>
          <w:lang w:eastAsia="zh-CN"/>
        </w:rPr>
        <w:t xml:space="preserve">current </w:t>
      </w:r>
      <w:r w:rsidR="005D7D74">
        <w:rPr>
          <w:rFonts w:eastAsiaTheme="minorEastAsia" w:hint="eastAsia"/>
          <w:sz w:val="22"/>
          <w:lang w:eastAsia="zh-CN"/>
        </w:rPr>
        <w:t>radio condition</w:t>
      </w:r>
      <w:r>
        <w:rPr>
          <w:rFonts w:eastAsiaTheme="minorEastAsia" w:hint="eastAsia"/>
          <w:sz w:val="22"/>
          <w:lang w:eastAsia="zh-CN"/>
        </w:rPr>
        <w:t xml:space="preserve">, </w:t>
      </w:r>
      <w:r w:rsidR="007F1B30">
        <w:rPr>
          <w:rFonts w:eastAsiaTheme="minorEastAsia" w:hint="eastAsia"/>
          <w:sz w:val="22"/>
          <w:lang w:eastAsia="zh-CN"/>
        </w:rPr>
        <w:t>network</w:t>
      </w:r>
      <w:r>
        <w:rPr>
          <w:rFonts w:eastAsiaTheme="minorEastAsia" w:hint="eastAsia"/>
          <w:sz w:val="22"/>
          <w:lang w:eastAsia="zh-CN"/>
        </w:rPr>
        <w:t xml:space="preserve"> </w:t>
      </w:r>
      <w:r w:rsidR="007F1B30">
        <w:rPr>
          <w:rFonts w:eastAsiaTheme="minorEastAsia" w:hint="eastAsia"/>
          <w:sz w:val="22"/>
          <w:lang w:eastAsia="zh-CN"/>
        </w:rPr>
        <w:t>may need</w:t>
      </w:r>
      <w:r>
        <w:rPr>
          <w:rFonts w:eastAsiaTheme="minorEastAsia" w:hint="eastAsia"/>
          <w:sz w:val="22"/>
          <w:lang w:eastAsia="zh-CN"/>
        </w:rPr>
        <w:t xml:space="preserve"> to update the state of duplication</w:t>
      </w:r>
      <w:r w:rsidR="004F6393">
        <w:rPr>
          <w:rFonts w:eastAsiaTheme="minorEastAsia" w:hint="eastAsia"/>
          <w:sz w:val="22"/>
          <w:lang w:eastAsia="zh-CN"/>
        </w:rPr>
        <w:t xml:space="preserve"> </w:t>
      </w:r>
      <w:r w:rsidR="00F46E42">
        <w:rPr>
          <w:rFonts w:eastAsiaTheme="minorEastAsia" w:hint="eastAsia"/>
          <w:sz w:val="22"/>
          <w:lang w:eastAsia="zh-CN"/>
        </w:rPr>
        <w:t xml:space="preserve">by using MAC CE </w:t>
      </w:r>
      <w:r w:rsidR="004F6393">
        <w:rPr>
          <w:rFonts w:eastAsiaTheme="minorEastAsia" w:hint="eastAsia"/>
          <w:sz w:val="22"/>
          <w:lang w:eastAsia="zh-CN"/>
        </w:rPr>
        <w:t xml:space="preserve">soon after </w:t>
      </w:r>
      <w:r w:rsidR="00723E93">
        <w:rPr>
          <w:rFonts w:eastAsiaTheme="minorEastAsia"/>
          <w:sz w:val="22"/>
          <w:lang w:eastAsia="zh-CN"/>
        </w:rPr>
        <w:t>transmission begins</w:t>
      </w:r>
      <w:r w:rsidR="008C2BD8">
        <w:rPr>
          <w:rFonts w:eastAsiaTheme="minorEastAsia" w:hint="eastAsia"/>
          <w:sz w:val="22"/>
          <w:lang w:eastAsia="zh-CN"/>
        </w:rPr>
        <w:t>.</w:t>
      </w:r>
      <w:r>
        <w:rPr>
          <w:rFonts w:eastAsiaTheme="minorEastAsia" w:hint="eastAsia"/>
          <w:sz w:val="22"/>
          <w:lang w:eastAsia="zh-CN"/>
        </w:rPr>
        <w:t xml:space="preserve"> Therefore,</w:t>
      </w:r>
      <w:r w:rsidR="008C2BD8">
        <w:rPr>
          <w:rFonts w:eastAsiaTheme="minorEastAsia" w:hint="eastAsia"/>
          <w:sz w:val="22"/>
          <w:lang w:eastAsia="zh-CN"/>
        </w:rPr>
        <w:t xml:space="preserve"> </w:t>
      </w:r>
      <w:r w:rsidRPr="00461388">
        <w:rPr>
          <w:rFonts w:eastAsiaTheme="minorEastAsia" w:hint="eastAsia"/>
          <w:sz w:val="22"/>
          <w:lang w:eastAsia="zh-CN"/>
        </w:rPr>
        <w:t>f</w:t>
      </w:r>
      <w:r w:rsidR="00B61EFC" w:rsidRPr="00461388">
        <w:rPr>
          <w:rFonts w:eastAsiaTheme="minorEastAsia" w:hint="eastAsia"/>
          <w:sz w:val="22"/>
          <w:lang w:eastAsia="zh-CN"/>
        </w:rPr>
        <w:t xml:space="preserve">rom our </w:t>
      </w:r>
      <w:r w:rsidR="008C2BD8" w:rsidRPr="00461388">
        <w:rPr>
          <w:rFonts w:eastAsiaTheme="minorEastAsia" w:hint="eastAsia"/>
          <w:sz w:val="22"/>
          <w:lang w:eastAsia="zh-CN"/>
        </w:rPr>
        <w:t>point of view</w:t>
      </w:r>
      <w:r w:rsidR="00B61EFC" w:rsidRPr="00461388">
        <w:rPr>
          <w:rFonts w:eastAsiaTheme="minorEastAsia" w:hint="eastAsia"/>
          <w:sz w:val="22"/>
          <w:lang w:eastAsia="zh-CN"/>
        </w:rPr>
        <w:t xml:space="preserve">, </w:t>
      </w:r>
      <w:r w:rsidR="008C2BD8" w:rsidRPr="00461388">
        <w:rPr>
          <w:rFonts w:eastAsiaTheme="minorEastAsia" w:hint="eastAsia"/>
          <w:sz w:val="22"/>
          <w:lang w:eastAsia="zh-CN"/>
        </w:rPr>
        <w:t xml:space="preserve">RRC configuration is </w:t>
      </w:r>
      <w:r w:rsidR="00B61EFC" w:rsidRPr="00461388">
        <w:rPr>
          <w:rFonts w:eastAsiaTheme="minorEastAsia" w:hint="eastAsia"/>
          <w:sz w:val="22"/>
          <w:lang w:eastAsia="zh-CN"/>
        </w:rPr>
        <w:t xml:space="preserve">one straightforward and simplest solution, </w:t>
      </w:r>
      <w:r w:rsidRPr="00461388">
        <w:rPr>
          <w:rFonts w:eastAsiaTheme="minorEastAsia" w:hint="eastAsia"/>
          <w:sz w:val="22"/>
          <w:lang w:eastAsia="zh-CN"/>
        </w:rPr>
        <w:t>as</w:t>
      </w:r>
      <w:r w:rsidR="007F1B30" w:rsidRPr="00461388">
        <w:rPr>
          <w:rFonts w:eastAsiaTheme="minorEastAsia" w:hint="eastAsia"/>
          <w:sz w:val="22"/>
          <w:lang w:eastAsia="zh-CN"/>
        </w:rPr>
        <w:t xml:space="preserve"> the configuration</w:t>
      </w:r>
      <w:r w:rsidR="004F6393" w:rsidRPr="00461388">
        <w:rPr>
          <w:rFonts w:eastAsiaTheme="minorEastAsia" w:hint="eastAsia"/>
          <w:sz w:val="22"/>
          <w:lang w:eastAsia="zh-CN"/>
        </w:rPr>
        <w:t xml:space="preserve"> can be</w:t>
      </w:r>
      <w:r w:rsidRPr="00461388">
        <w:rPr>
          <w:rFonts w:eastAsiaTheme="minorEastAsia" w:hint="eastAsia"/>
          <w:sz w:val="22"/>
          <w:lang w:eastAsia="zh-CN"/>
        </w:rPr>
        <w:t xml:space="preserve"> based on the</w:t>
      </w:r>
      <w:r w:rsidR="00F46E42">
        <w:rPr>
          <w:rFonts w:eastAsiaTheme="minorEastAsia" w:hint="eastAsia"/>
          <w:sz w:val="22"/>
          <w:lang w:eastAsia="zh-CN"/>
        </w:rPr>
        <w:t xml:space="preserve"> current </w:t>
      </w:r>
      <w:r w:rsidR="004F6393" w:rsidRPr="00461388">
        <w:rPr>
          <w:rFonts w:eastAsiaTheme="minorEastAsia" w:hint="eastAsia"/>
          <w:sz w:val="22"/>
          <w:lang w:eastAsia="zh-CN"/>
        </w:rPr>
        <w:t>radio</w:t>
      </w:r>
      <w:r w:rsidR="00335CE9" w:rsidRPr="00461388">
        <w:rPr>
          <w:rFonts w:eastAsiaTheme="minorEastAsia"/>
          <w:sz w:val="22"/>
          <w:lang w:eastAsia="zh-CN"/>
        </w:rPr>
        <w:t xml:space="preserve"> conditions of both links</w:t>
      </w:r>
      <w:r w:rsidR="00B22FDE" w:rsidRPr="00461388">
        <w:rPr>
          <w:rFonts w:eastAsiaTheme="minorEastAsia" w:hint="eastAsia"/>
          <w:sz w:val="22"/>
          <w:lang w:eastAsia="zh-CN"/>
        </w:rPr>
        <w:t xml:space="preserve"> the network have</w:t>
      </w:r>
      <w:r w:rsidR="00B61EFC" w:rsidRPr="00461388">
        <w:rPr>
          <w:rFonts w:eastAsiaTheme="minorEastAsia"/>
          <w:sz w:val="22"/>
          <w:lang w:eastAsia="zh-CN"/>
        </w:rPr>
        <w:t>.</w:t>
      </w:r>
    </w:p>
    <w:p w:rsidR="007336A0" w:rsidRDefault="001E7152" w:rsidP="00971DAD">
      <w:pPr>
        <w:jc w:val="both"/>
        <w:rPr>
          <w:rFonts w:eastAsiaTheme="minorEastAsia"/>
          <w:b/>
          <w:sz w:val="22"/>
          <w:lang w:eastAsia="zh-CN"/>
        </w:rPr>
      </w:pPr>
      <w:r>
        <w:rPr>
          <w:rFonts w:eastAsiaTheme="minorEastAsia" w:hint="eastAsia"/>
          <w:b/>
          <w:sz w:val="22"/>
          <w:lang w:eastAsia="zh-CN"/>
        </w:rPr>
        <w:t xml:space="preserve">Proposal </w:t>
      </w:r>
      <w:r w:rsidR="00C55D8D">
        <w:rPr>
          <w:rFonts w:eastAsiaTheme="minorEastAsia" w:hint="eastAsia"/>
          <w:b/>
          <w:sz w:val="22"/>
          <w:lang w:eastAsia="zh-CN"/>
        </w:rPr>
        <w:t>3</w:t>
      </w:r>
      <w:r w:rsidR="00E662F3">
        <w:rPr>
          <w:rFonts w:eastAsiaTheme="minorEastAsia" w:hint="eastAsia"/>
          <w:b/>
          <w:sz w:val="22"/>
          <w:lang w:eastAsia="zh-CN"/>
        </w:rPr>
        <w:t>:</w:t>
      </w:r>
      <w:r w:rsidR="00D830F3">
        <w:rPr>
          <w:rFonts w:eastAsiaTheme="minorEastAsia" w:hint="eastAsia"/>
          <w:b/>
          <w:sz w:val="22"/>
          <w:lang w:eastAsia="zh-CN"/>
        </w:rPr>
        <w:t xml:space="preserve"> </w:t>
      </w:r>
      <w:r w:rsidR="00842591">
        <w:rPr>
          <w:rFonts w:eastAsiaTheme="minorEastAsia" w:hint="eastAsia"/>
          <w:b/>
          <w:sz w:val="22"/>
          <w:lang w:eastAsia="zh-CN"/>
        </w:rPr>
        <w:t>T</w:t>
      </w:r>
      <w:r w:rsidR="00DB29D3">
        <w:rPr>
          <w:rFonts w:eastAsiaTheme="minorEastAsia" w:hint="eastAsia"/>
          <w:b/>
          <w:sz w:val="22"/>
          <w:lang w:eastAsia="zh-CN"/>
        </w:rPr>
        <w:t>he initial</w:t>
      </w:r>
      <w:r w:rsidR="00867F8E">
        <w:rPr>
          <w:rFonts w:eastAsiaTheme="minorEastAsia" w:hint="eastAsia"/>
          <w:b/>
          <w:sz w:val="22"/>
          <w:lang w:eastAsia="zh-CN"/>
        </w:rPr>
        <w:t xml:space="preserve"> </w:t>
      </w:r>
      <w:r w:rsidR="008C2BD8">
        <w:rPr>
          <w:rFonts w:eastAsiaTheme="minorEastAsia" w:hint="eastAsia"/>
          <w:b/>
          <w:sz w:val="22"/>
          <w:lang w:eastAsia="zh-CN"/>
        </w:rPr>
        <w:t>state of duplication</w:t>
      </w:r>
      <w:r w:rsidR="00DB29D3">
        <w:rPr>
          <w:rFonts w:eastAsiaTheme="minorEastAsia" w:hint="eastAsia"/>
          <w:b/>
          <w:sz w:val="22"/>
          <w:lang w:eastAsia="zh-CN"/>
        </w:rPr>
        <w:t xml:space="preserve"> should be </w:t>
      </w:r>
      <w:r w:rsidR="00867F8E">
        <w:rPr>
          <w:rFonts w:eastAsiaTheme="minorEastAsia" w:hint="eastAsia"/>
          <w:b/>
          <w:sz w:val="22"/>
          <w:lang w:eastAsia="zh-CN"/>
        </w:rPr>
        <w:t>configured</w:t>
      </w:r>
      <w:r w:rsidR="00DB29D3">
        <w:rPr>
          <w:rFonts w:eastAsiaTheme="minorEastAsia" w:hint="eastAsia"/>
          <w:b/>
          <w:sz w:val="22"/>
          <w:lang w:eastAsia="zh-CN"/>
        </w:rPr>
        <w:t xml:space="preserve"> by RRC </w:t>
      </w:r>
      <w:r w:rsidR="00461388">
        <w:rPr>
          <w:rFonts w:eastAsiaTheme="minorEastAsia"/>
          <w:b/>
          <w:sz w:val="22"/>
          <w:lang w:eastAsia="zh-CN"/>
        </w:rPr>
        <w:t>signalling</w:t>
      </w:r>
      <w:r w:rsidR="00DB29D3">
        <w:rPr>
          <w:rFonts w:eastAsiaTheme="minorEastAsia" w:hint="eastAsia"/>
          <w:b/>
          <w:sz w:val="22"/>
          <w:lang w:eastAsia="zh-CN"/>
        </w:rPr>
        <w:t>.</w:t>
      </w:r>
    </w:p>
    <w:p w:rsidR="00243C1D" w:rsidRDefault="00243C1D" w:rsidP="00971DAD">
      <w:pPr>
        <w:jc w:val="both"/>
        <w:rPr>
          <w:rFonts w:eastAsiaTheme="minorEastAsia"/>
          <w:b/>
          <w:sz w:val="22"/>
          <w:lang w:eastAsia="zh-CN"/>
        </w:rPr>
      </w:pPr>
    </w:p>
    <w:p w:rsidR="00E630EA" w:rsidRPr="00243C1D" w:rsidRDefault="00E630EA" w:rsidP="00E630EA">
      <w:pPr>
        <w:pStyle w:val="2"/>
        <w:rPr>
          <w:rFonts w:eastAsiaTheme="minorEastAsia"/>
          <w:lang w:eastAsia="zh-CN"/>
        </w:rPr>
      </w:pPr>
      <w:r>
        <w:rPr>
          <w:rFonts w:eastAsiaTheme="minorEastAsia" w:hint="eastAsia"/>
          <w:lang w:eastAsia="zh-CN"/>
        </w:rPr>
        <w:t>2.</w:t>
      </w:r>
      <w:r w:rsidR="00461388">
        <w:rPr>
          <w:rFonts w:eastAsiaTheme="minorEastAsia"/>
          <w:lang w:eastAsia="zh-CN"/>
        </w:rPr>
        <w:t>3</w:t>
      </w:r>
      <w:r>
        <w:rPr>
          <w:rFonts w:eastAsiaTheme="minorEastAsia" w:hint="eastAsia"/>
          <w:lang w:eastAsia="zh-CN"/>
        </w:rPr>
        <w:t xml:space="preserve"> </w:t>
      </w:r>
      <w:r w:rsidR="00AF2D6C">
        <w:rPr>
          <w:rFonts w:eastAsiaTheme="minorEastAsia" w:hint="eastAsia"/>
          <w:lang w:eastAsia="zh-CN"/>
        </w:rPr>
        <w:t>Link direction for</w:t>
      </w:r>
      <w:r>
        <w:rPr>
          <w:rFonts w:eastAsiaTheme="minorEastAsia"/>
          <w:lang w:eastAsia="zh-CN"/>
        </w:rPr>
        <w:t xml:space="preserve"> duplication de</w:t>
      </w:r>
      <w:r w:rsidR="00842591">
        <w:rPr>
          <w:rFonts w:eastAsiaTheme="minorEastAsia" w:hint="eastAsia"/>
          <w:lang w:eastAsia="zh-CN"/>
        </w:rPr>
        <w:t>-</w:t>
      </w:r>
      <w:r>
        <w:rPr>
          <w:rFonts w:eastAsiaTheme="minorEastAsia"/>
          <w:lang w:eastAsia="zh-CN"/>
        </w:rPr>
        <w:t>active</w:t>
      </w:r>
    </w:p>
    <w:p w:rsidR="00E630EA" w:rsidRPr="00E630EA" w:rsidRDefault="00E630EA" w:rsidP="00E630EA">
      <w:pPr>
        <w:jc w:val="both"/>
        <w:rPr>
          <w:rFonts w:eastAsiaTheme="minorEastAsia"/>
          <w:sz w:val="22"/>
          <w:lang w:eastAsia="zh-CN"/>
        </w:rPr>
      </w:pPr>
      <w:r>
        <w:rPr>
          <w:rFonts w:eastAsiaTheme="minorEastAsia"/>
          <w:sz w:val="22"/>
          <w:lang w:eastAsia="zh-CN"/>
        </w:rPr>
        <w:t>If Proposal 1 is agree</w:t>
      </w:r>
      <w:r w:rsidR="00723E93">
        <w:rPr>
          <w:rFonts w:eastAsiaTheme="minorEastAsia" w:hint="eastAsia"/>
          <w:sz w:val="22"/>
          <w:lang w:eastAsia="zh-CN"/>
        </w:rPr>
        <w:t>d</w:t>
      </w:r>
      <w:r>
        <w:rPr>
          <w:rFonts w:eastAsiaTheme="minorEastAsia"/>
          <w:sz w:val="22"/>
          <w:lang w:eastAsia="zh-CN"/>
        </w:rPr>
        <w:t xml:space="preserve">, </w:t>
      </w:r>
      <w:r>
        <w:rPr>
          <w:rFonts w:eastAsiaTheme="minorEastAsia" w:hint="eastAsia"/>
          <w:sz w:val="22"/>
          <w:lang w:eastAsia="zh-CN"/>
        </w:rPr>
        <w:t>a</w:t>
      </w:r>
      <w:r w:rsidRPr="00E630EA">
        <w:rPr>
          <w:rFonts w:eastAsiaTheme="minorEastAsia" w:hint="eastAsia"/>
          <w:sz w:val="22"/>
          <w:lang w:eastAsia="zh-CN"/>
        </w:rPr>
        <w:t xml:space="preserve">nother issue to be discussed is which leg </w:t>
      </w:r>
      <w:r w:rsidRPr="00E630EA">
        <w:rPr>
          <w:rFonts w:eastAsiaTheme="minorEastAsia"/>
          <w:sz w:val="22"/>
          <w:lang w:eastAsia="zh-CN"/>
        </w:rPr>
        <w:t xml:space="preserve">is used when </w:t>
      </w:r>
      <w:r w:rsidR="00723E93">
        <w:rPr>
          <w:rFonts w:eastAsiaTheme="minorEastAsia" w:hint="eastAsia"/>
          <w:sz w:val="22"/>
          <w:lang w:eastAsia="zh-CN"/>
        </w:rPr>
        <w:t xml:space="preserve">UL </w:t>
      </w:r>
      <w:r>
        <w:rPr>
          <w:rFonts w:eastAsiaTheme="minorEastAsia"/>
          <w:sz w:val="22"/>
          <w:lang w:eastAsia="zh-CN"/>
        </w:rPr>
        <w:t>PDCP duplication is not activated.</w:t>
      </w:r>
      <w:r w:rsidR="00461388">
        <w:rPr>
          <w:rFonts w:eastAsiaTheme="minorEastAsia"/>
          <w:sz w:val="22"/>
          <w:lang w:eastAsia="zh-CN"/>
        </w:rPr>
        <w:t xml:space="preserve"> Similar to the concept of MCG/SCG, </w:t>
      </w:r>
      <w:r w:rsidR="00927DA9">
        <w:rPr>
          <w:rFonts w:eastAsiaTheme="minorEastAsia" w:hint="eastAsia"/>
          <w:sz w:val="22"/>
          <w:lang w:eastAsia="zh-CN"/>
        </w:rPr>
        <w:t xml:space="preserve">if we define </w:t>
      </w:r>
      <w:r w:rsidR="009F0177">
        <w:rPr>
          <w:rFonts w:eastAsiaTheme="minorEastAsia"/>
          <w:sz w:val="22"/>
          <w:lang w:eastAsia="zh-CN"/>
        </w:rPr>
        <w:t>o</w:t>
      </w:r>
      <w:r w:rsidR="00461388">
        <w:rPr>
          <w:rFonts w:eastAsiaTheme="minorEastAsia"/>
          <w:sz w:val="22"/>
          <w:lang w:eastAsia="zh-CN"/>
        </w:rPr>
        <w:t xml:space="preserve">ne </w:t>
      </w:r>
      <w:r w:rsidR="00927DA9">
        <w:rPr>
          <w:rFonts w:eastAsiaTheme="minorEastAsia" w:hint="eastAsia"/>
          <w:sz w:val="22"/>
          <w:lang w:eastAsia="zh-CN"/>
        </w:rPr>
        <w:t xml:space="preserve">of the </w:t>
      </w:r>
      <w:r w:rsidR="00461388">
        <w:rPr>
          <w:rFonts w:eastAsiaTheme="minorEastAsia"/>
          <w:sz w:val="22"/>
          <w:lang w:eastAsia="zh-CN"/>
        </w:rPr>
        <w:t>leg</w:t>
      </w:r>
      <w:r w:rsidR="00927DA9">
        <w:rPr>
          <w:rFonts w:eastAsiaTheme="minorEastAsia" w:hint="eastAsia"/>
          <w:sz w:val="22"/>
          <w:lang w:eastAsia="zh-CN"/>
        </w:rPr>
        <w:t>s</w:t>
      </w:r>
      <w:r w:rsidR="00461388">
        <w:rPr>
          <w:rFonts w:eastAsiaTheme="minorEastAsia"/>
          <w:sz w:val="22"/>
          <w:lang w:eastAsia="zh-CN"/>
        </w:rPr>
        <w:t xml:space="preserve"> </w:t>
      </w:r>
      <w:r w:rsidR="00927DA9">
        <w:rPr>
          <w:rFonts w:eastAsiaTheme="minorEastAsia" w:hint="eastAsia"/>
          <w:sz w:val="22"/>
          <w:lang w:eastAsia="zh-CN"/>
        </w:rPr>
        <w:t>as Master leg</w:t>
      </w:r>
      <w:r w:rsidR="00461388">
        <w:rPr>
          <w:rFonts w:eastAsiaTheme="minorEastAsia"/>
          <w:sz w:val="22"/>
          <w:lang w:eastAsia="zh-CN"/>
        </w:rPr>
        <w:t xml:space="preserve">, and the other </w:t>
      </w:r>
      <w:r w:rsidR="00927DA9">
        <w:rPr>
          <w:rFonts w:eastAsiaTheme="minorEastAsia" w:hint="eastAsia"/>
          <w:sz w:val="22"/>
          <w:lang w:eastAsia="zh-CN"/>
        </w:rPr>
        <w:t>as Additional leg, one option would be a per-configured direction, e.g. Master leg,</w:t>
      </w:r>
      <w:r w:rsidR="00054EBD">
        <w:rPr>
          <w:rFonts w:eastAsiaTheme="minorEastAsia" w:hint="eastAsia"/>
          <w:sz w:val="22"/>
          <w:lang w:eastAsia="zh-CN"/>
        </w:rPr>
        <w:t xml:space="preserve"> </w:t>
      </w:r>
      <w:r w:rsidR="00927DA9">
        <w:rPr>
          <w:rFonts w:eastAsiaTheme="minorEastAsia" w:hint="eastAsia"/>
          <w:sz w:val="22"/>
          <w:lang w:eastAsia="zh-CN"/>
        </w:rPr>
        <w:t>is applied for</w:t>
      </w:r>
      <w:r w:rsidR="00723E93">
        <w:rPr>
          <w:rFonts w:eastAsiaTheme="minorEastAsia" w:hint="eastAsia"/>
          <w:sz w:val="22"/>
          <w:lang w:eastAsia="zh-CN"/>
        </w:rPr>
        <w:t xml:space="preserve"> UL</w:t>
      </w:r>
      <w:r w:rsidR="00927DA9">
        <w:rPr>
          <w:rFonts w:eastAsiaTheme="minorEastAsia" w:hint="eastAsia"/>
          <w:sz w:val="22"/>
          <w:lang w:eastAsia="zh-CN"/>
        </w:rPr>
        <w:t xml:space="preserve"> </w:t>
      </w:r>
      <w:r w:rsidR="003E7E12">
        <w:rPr>
          <w:rFonts w:eastAsiaTheme="minorEastAsia" w:hint="eastAsia"/>
          <w:sz w:val="22"/>
          <w:lang w:eastAsia="zh-CN"/>
        </w:rPr>
        <w:t>duplication de</w:t>
      </w:r>
      <w:r w:rsidR="00842591">
        <w:rPr>
          <w:rFonts w:eastAsiaTheme="minorEastAsia" w:hint="eastAsia"/>
          <w:sz w:val="22"/>
          <w:lang w:eastAsia="zh-CN"/>
        </w:rPr>
        <w:t>-</w:t>
      </w:r>
      <w:r w:rsidR="003E7E12">
        <w:rPr>
          <w:rFonts w:eastAsiaTheme="minorEastAsia" w:hint="eastAsia"/>
          <w:sz w:val="22"/>
          <w:lang w:eastAsia="zh-CN"/>
        </w:rPr>
        <w:t>active</w:t>
      </w:r>
      <w:r w:rsidR="00054EBD">
        <w:rPr>
          <w:rFonts w:eastAsiaTheme="minorEastAsia" w:hint="eastAsia"/>
          <w:sz w:val="22"/>
          <w:lang w:eastAsia="zh-CN"/>
        </w:rPr>
        <w:t>, wh</w:t>
      </w:r>
      <w:r w:rsidR="00CD0DFA">
        <w:rPr>
          <w:rFonts w:eastAsiaTheme="minorEastAsia" w:hint="eastAsia"/>
          <w:sz w:val="22"/>
          <w:lang w:eastAsia="zh-CN"/>
        </w:rPr>
        <w:t xml:space="preserve">ile another option is to use a dynamic link </w:t>
      </w:r>
      <w:r w:rsidR="00CD0DFA">
        <w:rPr>
          <w:rFonts w:eastAsiaTheme="minorEastAsia"/>
          <w:sz w:val="22"/>
          <w:lang w:eastAsia="zh-CN"/>
        </w:rPr>
        <w:t>direction</w:t>
      </w:r>
      <w:r w:rsidR="00CD0DFA">
        <w:rPr>
          <w:rFonts w:eastAsiaTheme="minorEastAsia" w:hint="eastAsia"/>
          <w:sz w:val="22"/>
          <w:lang w:eastAsia="zh-CN"/>
        </w:rPr>
        <w:t xml:space="preserve"> which can also be </w:t>
      </w:r>
      <w:r w:rsidR="00723E93">
        <w:rPr>
          <w:rFonts w:eastAsiaTheme="minorEastAsia" w:hint="eastAsia"/>
          <w:sz w:val="22"/>
          <w:lang w:eastAsia="zh-CN"/>
        </w:rPr>
        <w:t>indicated</w:t>
      </w:r>
      <w:r w:rsidR="00CD0DFA">
        <w:rPr>
          <w:rFonts w:eastAsiaTheme="minorEastAsia" w:hint="eastAsia"/>
          <w:sz w:val="22"/>
          <w:lang w:eastAsia="zh-CN"/>
        </w:rPr>
        <w:t xml:space="preserve"> by MAC CE</w:t>
      </w:r>
      <w:r w:rsidR="00054EBD">
        <w:rPr>
          <w:rFonts w:eastAsiaTheme="minorEastAsia" w:hint="eastAsia"/>
          <w:sz w:val="22"/>
          <w:lang w:eastAsia="zh-CN"/>
        </w:rPr>
        <w:t>.</w:t>
      </w:r>
      <w:r w:rsidR="00CD0DFA">
        <w:rPr>
          <w:rFonts w:eastAsiaTheme="minorEastAsia" w:hint="eastAsia"/>
          <w:sz w:val="22"/>
          <w:lang w:eastAsia="zh-CN"/>
        </w:rPr>
        <w:t xml:space="preserve"> </w:t>
      </w:r>
      <w:r w:rsidR="00723E93">
        <w:rPr>
          <w:rFonts w:eastAsiaTheme="minorEastAsia" w:hint="eastAsia"/>
          <w:sz w:val="22"/>
          <w:lang w:eastAsia="zh-CN"/>
        </w:rPr>
        <w:t>Considering the fast</w:t>
      </w:r>
      <w:r w:rsidR="00842591">
        <w:rPr>
          <w:rFonts w:eastAsiaTheme="minorEastAsia" w:hint="eastAsia"/>
          <w:sz w:val="22"/>
          <w:lang w:eastAsia="zh-CN"/>
        </w:rPr>
        <w:t xml:space="preserve"> channel </w:t>
      </w:r>
      <w:r w:rsidR="00842591" w:rsidRPr="00CD0DFA">
        <w:rPr>
          <w:rFonts w:eastAsiaTheme="minorEastAsia"/>
          <w:sz w:val="22"/>
          <w:lang w:eastAsia="zh-CN"/>
        </w:rPr>
        <w:t>and load fluctuations</w:t>
      </w:r>
      <w:r w:rsidR="00842591">
        <w:rPr>
          <w:rFonts w:eastAsiaTheme="minorEastAsia" w:hint="eastAsia"/>
          <w:sz w:val="22"/>
          <w:lang w:eastAsia="zh-CN"/>
        </w:rPr>
        <w:t>, the</w:t>
      </w:r>
      <w:r w:rsidR="00CD0DFA">
        <w:rPr>
          <w:rFonts w:eastAsiaTheme="minorEastAsia" w:hint="eastAsia"/>
          <w:sz w:val="22"/>
          <w:lang w:eastAsia="zh-CN"/>
        </w:rPr>
        <w:t xml:space="preserve"> link direction </w:t>
      </w:r>
      <w:r w:rsidR="00CD0DFA">
        <w:rPr>
          <w:rFonts w:eastAsiaTheme="minorEastAsia"/>
          <w:sz w:val="22"/>
          <w:lang w:eastAsia="zh-CN"/>
        </w:rPr>
        <w:t>controlled</w:t>
      </w:r>
      <w:r w:rsidR="00CD0DFA">
        <w:rPr>
          <w:rFonts w:eastAsiaTheme="minorEastAsia" w:hint="eastAsia"/>
          <w:sz w:val="22"/>
          <w:lang w:eastAsia="zh-CN"/>
        </w:rPr>
        <w:t xml:space="preserve"> </w:t>
      </w:r>
      <w:r w:rsidR="00842591">
        <w:rPr>
          <w:rFonts w:eastAsiaTheme="minorEastAsia"/>
          <w:sz w:val="22"/>
          <w:lang w:eastAsia="zh-CN"/>
        </w:rPr>
        <w:t>dynamically</w:t>
      </w:r>
      <w:r w:rsidR="00CD0DFA">
        <w:rPr>
          <w:rFonts w:eastAsiaTheme="minorEastAsia" w:hint="eastAsia"/>
          <w:sz w:val="22"/>
          <w:lang w:eastAsia="zh-CN"/>
        </w:rPr>
        <w:t xml:space="preserve"> by MAC CE is </w:t>
      </w:r>
      <w:r w:rsidR="00CD0DFA">
        <w:rPr>
          <w:rFonts w:eastAsiaTheme="minorEastAsia"/>
          <w:sz w:val="22"/>
          <w:lang w:eastAsia="zh-CN"/>
        </w:rPr>
        <w:t>preferred</w:t>
      </w:r>
      <w:r w:rsidR="00842591">
        <w:rPr>
          <w:rFonts w:eastAsiaTheme="minorEastAsia" w:hint="eastAsia"/>
          <w:sz w:val="22"/>
          <w:lang w:eastAsia="zh-CN"/>
        </w:rPr>
        <w:t xml:space="preserve"> to fully enjoy the </w:t>
      </w:r>
      <w:r w:rsidR="00842591">
        <w:rPr>
          <w:rFonts w:eastAsiaTheme="minorEastAsia"/>
          <w:sz w:val="22"/>
          <w:lang w:eastAsia="zh-CN"/>
        </w:rPr>
        <w:t>benefit</w:t>
      </w:r>
      <w:r w:rsidR="00842591">
        <w:rPr>
          <w:rFonts w:eastAsiaTheme="minorEastAsia" w:hint="eastAsia"/>
          <w:sz w:val="22"/>
          <w:lang w:eastAsia="zh-CN"/>
        </w:rPr>
        <w:t xml:space="preserve"> of link selection</w:t>
      </w:r>
      <w:r w:rsidR="009B35CA">
        <w:rPr>
          <w:rFonts w:eastAsiaTheme="minorEastAsia" w:hint="eastAsia"/>
          <w:sz w:val="22"/>
          <w:lang w:eastAsia="zh-CN"/>
        </w:rPr>
        <w:t>, which could</w:t>
      </w:r>
      <w:r w:rsidR="002607C6">
        <w:rPr>
          <w:rFonts w:eastAsiaTheme="minorEastAsia" w:hint="eastAsia"/>
          <w:sz w:val="22"/>
          <w:lang w:eastAsia="zh-CN"/>
        </w:rPr>
        <w:t xml:space="preserve"> also</w:t>
      </w:r>
      <w:r w:rsidR="009B35CA">
        <w:rPr>
          <w:rFonts w:eastAsiaTheme="minorEastAsia" w:hint="eastAsia"/>
          <w:sz w:val="22"/>
          <w:lang w:eastAsia="zh-CN"/>
        </w:rPr>
        <w:t xml:space="preserve"> be considered to </w:t>
      </w:r>
      <w:r w:rsidR="009B35CA">
        <w:rPr>
          <w:rFonts w:eastAsiaTheme="minorEastAsia"/>
          <w:sz w:val="22"/>
          <w:lang w:eastAsia="zh-CN"/>
        </w:rPr>
        <w:t>achieve</w:t>
      </w:r>
      <w:r w:rsidR="009B35CA" w:rsidRPr="009B35CA">
        <w:rPr>
          <w:rFonts w:eastAsia="宋体"/>
          <w:sz w:val="22"/>
          <w:lang w:eastAsia="zh-CN"/>
        </w:rPr>
        <w:t xml:space="preserve"> the reliability requirements for URLLC</w:t>
      </w:r>
      <w:r w:rsidR="00842591">
        <w:rPr>
          <w:rFonts w:eastAsiaTheme="minorEastAsia" w:hint="eastAsia"/>
          <w:sz w:val="22"/>
          <w:lang w:eastAsia="zh-CN"/>
        </w:rPr>
        <w:t>.</w:t>
      </w:r>
    </w:p>
    <w:p w:rsidR="00E630EA" w:rsidRPr="0053377B" w:rsidRDefault="00E630EA" w:rsidP="00971DAD">
      <w:pPr>
        <w:jc w:val="both"/>
        <w:rPr>
          <w:rFonts w:eastAsiaTheme="minorEastAsia"/>
          <w:b/>
          <w:sz w:val="22"/>
          <w:lang w:eastAsia="zh-CN"/>
        </w:rPr>
      </w:pPr>
      <w:r>
        <w:rPr>
          <w:rFonts w:eastAsiaTheme="minorEastAsia" w:hint="eastAsia"/>
          <w:b/>
          <w:sz w:val="22"/>
          <w:lang w:eastAsia="zh-CN"/>
        </w:rPr>
        <w:t xml:space="preserve">Proposal </w:t>
      </w:r>
      <w:r w:rsidR="00054EBD">
        <w:rPr>
          <w:rFonts w:eastAsiaTheme="minorEastAsia" w:hint="eastAsia"/>
          <w:b/>
          <w:sz w:val="22"/>
          <w:lang w:eastAsia="zh-CN"/>
        </w:rPr>
        <w:t>4</w:t>
      </w:r>
      <w:r>
        <w:rPr>
          <w:rFonts w:eastAsiaTheme="minorEastAsia" w:hint="eastAsia"/>
          <w:b/>
          <w:sz w:val="22"/>
          <w:lang w:eastAsia="zh-CN"/>
        </w:rPr>
        <w:t>:</w:t>
      </w:r>
      <w:r w:rsidR="00842591">
        <w:rPr>
          <w:rFonts w:eastAsiaTheme="minorEastAsia" w:hint="eastAsia"/>
          <w:b/>
          <w:sz w:val="22"/>
          <w:lang w:eastAsia="zh-CN"/>
        </w:rPr>
        <w:t xml:space="preserve"> L</w:t>
      </w:r>
      <w:r w:rsidR="00927DA9">
        <w:rPr>
          <w:rFonts w:eastAsiaTheme="minorEastAsia" w:hint="eastAsia"/>
          <w:b/>
          <w:sz w:val="22"/>
          <w:lang w:eastAsia="zh-CN"/>
        </w:rPr>
        <w:t xml:space="preserve">ink direction for </w:t>
      </w:r>
      <w:r w:rsidR="00723E93">
        <w:rPr>
          <w:rFonts w:eastAsiaTheme="minorEastAsia" w:hint="eastAsia"/>
          <w:b/>
          <w:sz w:val="22"/>
          <w:lang w:eastAsia="zh-CN"/>
        </w:rPr>
        <w:t xml:space="preserve">UL </w:t>
      </w:r>
      <w:r w:rsidR="00927DA9">
        <w:rPr>
          <w:rFonts w:eastAsiaTheme="minorEastAsia" w:hint="eastAsia"/>
          <w:b/>
          <w:sz w:val="22"/>
          <w:lang w:eastAsia="zh-CN"/>
        </w:rPr>
        <w:t>duplication de</w:t>
      </w:r>
      <w:r w:rsidR="00842591">
        <w:rPr>
          <w:rFonts w:eastAsiaTheme="minorEastAsia" w:hint="eastAsia"/>
          <w:b/>
          <w:sz w:val="22"/>
          <w:lang w:eastAsia="zh-CN"/>
        </w:rPr>
        <w:t>-</w:t>
      </w:r>
      <w:r w:rsidR="00927DA9">
        <w:rPr>
          <w:rFonts w:eastAsiaTheme="minorEastAsia" w:hint="eastAsia"/>
          <w:b/>
          <w:sz w:val="22"/>
          <w:lang w:eastAsia="zh-CN"/>
        </w:rPr>
        <w:t xml:space="preserve">active should also be </w:t>
      </w:r>
      <w:r w:rsidR="00927DA9">
        <w:rPr>
          <w:rFonts w:eastAsiaTheme="minorEastAsia"/>
          <w:b/>
          <w:sz w:val="22"/>
          <w:lang w:eastAsia="zh-CN"/>
        </w:rPr>
        <w:t>dynamically</w:t>
      </w:r>
      <w:r w:rsidR="00927DA9">
        <w:rPr>
          <w:rFonts w:eastAsiaTheme="minorEastAsia" w:hint="eastAsia"/>
          <w:b/>
          <w:sz w:val="22"/>
          <w:lang w:eastAsia="zh-CN"/>
        </w:rPr>
        <w:t xml:space="preserve"> </w:t>
      </w:r>
      <w:r w:rsidR="00927DA9">
        <w:rPr>
          <w:rFonts w:eastAsiaTheme="minorEastAsia"/>
          <w:b/>
          <w:sz w:val="22"/>
          <w:lang w:eastAsia="zh-CN"/>
        </w:rPr>
        <w:t>controlled</w:t>
      </w:r>
      <w:r w:rsidR="00927DA9">
        <w:rPr>
          <w:rFonts w:eastAsiaTheme="minorEastAsia" w:hint="eastAsia"/>
          <w:b/>
          <w:sz w:val="22"/>
          <w:lang w:eastAsia="zh-CN"/>
        </w:rPr>
        <w:t xml:space="preserve"> by</w:t>
      </w:r>
      <w:r w:rsidR="00842591">
        <w:rPr>
          <w:rFonts w:eastAsiaTheme="minorEastAsia" w:hint="eastAsia"/>
          <w:b/>
          <w:sz w:val="22"/>
          <w:lang w:eastAsia="zh-CN"/>
        </w:rPr>
        <w:t xml:space="preserve"> MAC CE</w:t>
      </w:r>
      <w:r>
        <w:rPr>
          <w:rFonts w:eastAsiaTheme="minorEastAsia" w:hint="eastAsia"/>
          <w:b/>
          <w:sz w:val="22"/>
          <w:lang w:eastAsia="zh-CN"/>
        </w:rPr>
        <w:t>.</w:t>
      </w:r>
      <w:bookmarkStart w:id="10" w:name="_GoBack"/>
      <w:bookmarkEnd w:id="10"/>
    </w:p>
    <w:p w:rsidR="00EF65E4" w:rsidRPr="00723E93"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723E93">
        <w:rPr>
          <w:rFonts w:eastAsiaTheme="minorEastAsia"/>
          <w:lang w:val="en-US" w:eastAsia="zh-CN"/>
        </w:rPr>
        <w:t>Conclusion</w:t>
      </w:r>
    </w:p>
    <w:p w:rsidR="002732D7" w:rsidRDefault="00332E02" w:rsidP="00332E02">
      <w:pPr>
        <w:jc w:val="both"/>
        <w:rPr>
          <w:rFonts w:eastAsiaTheme="minorEastAsia"/>
          <w:kern w:val="2"/>
          <w:sz w:val="22"/>
          <w:szCs w:val="22"/>
          <w:lang w:val="en-US" w:eastAsia="zh-CN"/>
        </w:rPr>
      </w:pPr>
      <w:r w:rsidRPr="00937E06">
        <w:rPr>
          <w:rFonts w:eastAsia="宋体" w:hint="eastAsia"/>
          <w:kern w:val="2"/>
          <w:sz w:val="22"/>
          <w:szCs w:val="22"/>
          <w:lang w:val="en-US" w:eastAsia="zh-CN"/>
        </w:rPr>
        <w:t>In the contribution, we</w:t>
      </w:r>
      <w:r w:rsidR="00B47A92">
        <w:rPr>
          <w:rFonts w:eastAsiaTheme="minorEastAsia" w:hint="eastAsia"/>
          <w:kern w:val="2"/>
          <w:sz w:val="22"/>
          <w:szCs w:val="22"/>
          <w:lang w:val="en-US" w:eastAsia="zh-CN"/>
        </w:rPr>
        <w:t xml:space="preserve"> </w:t>
      </w:r>
      <w:r w:rsidR="00B47A92" w:rsidRPr="00B87418">
        <w:rPr>
          <w:rFonts w:hint="eastAsia"/>
          <w:sz w:val="22"/>
          <w:lang w:val="en-US" w:eastAsia="ko-KR"/>
        </w:rPr>
        <w:t xml:space="preserve">give </w:t>
      </w:r>
      <w:r w:rsidR="00B47A92">
        <w:rPr>
          <w:rFonts w:eastAsiaTheme="minorEastAsia" w:hint="eastAsia"/>
          <w:sz w:val="22"/>
          <w:lang w:val="en-US" w:eastAsia="zh-CN"/>
        </w:rPr>
        <w:t xml:space="preserve">some </w:t>
      </w:r>
      <w:r w:rsidR="00461388">
        <w:rPr>
          <w:rFonts w:eastAsiaTheme="minorEastAsia" w:hint="eastAsia"/>
          <w:sz w:val="22"/>
          <w:lang w:val="en-US" w:eastAsia="zh-CN"/>
        </w:rPr>
        <w:t xml:space="preserve">further consideration </w:t>
      </w:r>
      <w:r w:rsidR="00461388" w:rsidRPr="00B87418">
        <w:rPr>
          <w:rFonts w:hint="eastAsia"/>
          <w:sz w:val="22"/>
          <w:lang w:val="en-US" w:eastAsia="ko-KR"/>
        </w:rPr>
        <w:t>on</w:t>
      </w:r>
      <w:r w:rsidR="00461388">
        <w:rPr>
          <w:sz w:val="22"/>
          <w:lang w:val="en-US" w:eastAsia="ko-KR"/>
        </w:rPr>
        <w:t xml:space="preserve"> the configuration of</w:t>
      </w:r>
      <w:r w:rsidR="00461388" w:rsidRPr="00B87418">
        <w:rPr>
          <w:rFonts w:hint="eastAsia"/>
          <w:sz w:val="22"/>
          <w:lang w:val="en-US" w:eastAsia="ko-KR"/>
        </w:rPr>
        <w:t xml:space="preserve"> </w:t>
      </w:r>
      <w:r w:rsidR="00461388">
        <w:rPr>
          <w:rFonts w:eastAsiaTheme="minorEastAsia" w:hint="eastAsia"/>
          <w:sz w:val="22"/>
          <w:lang w:val="en-US" w:eastAsia="zh-CN"/>
        </w:rPr>
        <w:t>PDCP duplication</w:t>
      </w:r>
      <w:r w:rsidRPr="00937E06">
        <w:rPr>
          <w:rFonts w:eastAsia="宋体"/>
          <w:kern w:val="2"/>
          <w:sz w:val="22"/>
          <w:szCs w:val="22"/>
          <w:lang w:val="en-US" w:eastAsia="zh-CN"/>
        </w:rPr>
        <w:t xml:space="preserve"> and have the following</w:t>
      </w:r>
      <w:r w:rsidR="00D329CD">
        <w:rPr>
          <w:rFonts w:eastAsia="宋体" w:hint="eastAsia"/>
          <w:kern w:val="2"/>
          <w:sz w:val="22"/>
          <w:szCs w:val="22"/>
          <w:lang w:val="en-US" w:eastAsia="zh-CN"/>
        </w:rPr>
        <w:t xml:space="preserve"> </w:t>
      </w:r>
      <w:r w:rsidRPr="00937E06">
        <w:rPr>
          <w:rFonts w:eastAsia="宋体"/>
          <w:kern w:val="2"/>
          <w:sz w:val="22"/>
          <w:szCs w:val="22"/>
          <w:lang w:val="en-US" w:eastAsia="zh-CN"/>
        </w:rPr>
        <w:t>proposal</w:t>
      </w:r>
      <w:r w:rsidR="00664371">
        <w:rPr>
          <w:rFonts w:eastAsiaTheme="minorEastAsia" w:hint="eastAsia"/>
          <w:kern w:val="2"/>
          <w:sz w:val="22"/>
          <w:szCs w:val="22"/>
          <w:lang w:val="en-US" w:eastAsia="zh-CN"/>
        </w:rPr>
        <w:t>s</w:t>
      </w:r>
      <w:r w:rsidRPr="00937E06">
        <w:rPr>
          <w:rFonts w:eastAsia="宋体"/>
          <w:kern w:val="2"/>
          <w:sz w:val="22"/>
          <w:szCs w:val="22"/>
          <w:lang w:val="en-US" w:eastAsia="zh-CN"/>
        </w:rPr>
        <w:t>:</w:t>
      </w:r>
    </w:p>
    <w:p w:rsidR="00723E93" w:rsidRPr="00F21D46" w:rsidRDefault="00723E93" w:rsidP="00723E93">
      <w:pPr>
        <w:jc w:val="both"/>
        <w:rPr>
          <w:rFonts w:eastAsiaTheme="minorEastAsia"/>
          <w:sz w:val="22"/>
          <w:highlight w:val="yellow"/>
          <w:lang w:eastAsia="zh-CN"/>
        </w:rPr>
      </w:pPr>
      <w:r>
        <w:rPr>
          <w:rFonts w:eastAsiaTheme="minorEastAsia" w:hint="eastAsia"/>
          <w:b/>
          <w:sz w:val="22"/>
          <w:lang w:eastAsia="zh-CN"/>
        </w:rPr>
        <w:t>Proposal 1: For Dual connectivity, PDCP duplication</w:t>
      </w:r>
      <w:r w:rsidR="000F2679">
        <w:rPr>
          <w:rFonts w:eastAsiaTheme="minorEastAsia" w:hint="eastAsia"/>
          <w:b/>
          <w:sz w:val="22"/>
          <w:lang w:eastAsia="zh-CN"/>
        </w:rPr>
        <w:t xml:space="preserve"> and </w:t>
      </w:r>
      <w:r>
        <w:rPr>
          <w:rFonts w:eastAsiaTheme="minorEastAsia" w:hint="eastAsia"/>
          <w:b/>
          <w:sz w:val="22"/>
          <w:lang w:eastAsia="zh-CN"/>
        </w:rPr>
        <w:t>data split should not be configured for one RB at the same time.</w:t>
      </w:r>
    </w:p>
    <w:p w:rsidR="00723E93" w:rsidRDefault="00723E93" w:rsidP="00723E93">
      <w:pPr>
        <w:jc w:val="both"/>
        <w:rPr>
          <w:rFonts w:eastAsiaTheme="minorEastAsia"/>
          <w:b/>
          <w:sz w:val="22"/>
          <w:lang w:eastAsia="zh-CN"/>
        </w:rPr>
      </w:pPr>
      <w:r w:rsidRPr="00AF593C">
        <w:rPr>
          <w:rFonts w:eastAsiaTheme="minorEastAsia" w:hint="eastAsia"/>
          <w:b/>
          <w:sz w:val="22"/>
          <w:lang w:eastAsia="zh-CN"/>
        </w:rPr>
        <w:t xml:space="preserve">Proposal 2: </w:t>
      </w:r>
      <w:r>
        <w:rPr>
          <w:rFonts w:eastAsiaTheme="minorEastAsia" w:hint="eastAsia"/>
          <w:b/>
          <w:sz w:val="22"/>
          <w:lang w:eastAsia="zh-CN"/>
        </w:rPr>
        <w:t>A</w:t>
      </w:r>
      <w:r>
        <w:rPr>
          <w:rFonts w:eastAsiaTheme="minorEastAsia"/>
          <w:b/>
          <w:sz w:val="22"/>
          <w:lang w:eastAsia="zh-CN"/>
        </w:rPr>
        <w:t xml:space="preserve"> switch between PDCP duplication and </w:t>
      </w:r>
      <w:r>
        <w:rPr>
          <w:rFonts w:eastAsiaTheme="minorEastAsia" w:hint="eastAsia"/>
          <w:b/>
          <w:sz w:val="22"/>
          <w:lang w:eastAsia="zh-CN"/>
        </w:rPr>
        <w:t>data</w:t>
      </w:r>
      <w:r>
        <w:rPr>
          <w:rFonts w:eastAsiaTheme="minorEastAsia"/>
          <w:b/>
          <w:sz w:val="22"/>
          <w:lang w:eastAsia="zh-CN"/>
        </w:rPr>
        <w:t xml:space="preserve"> split should</w:t>
      </w:r>
      <w:r>
        <w:rPr>
          <w:rFonts w:eastAsiaTheme="minorEastAsia" w:hint="eastAsia"/>
          <w:b/>
          <w:sz w:val="22"/>
          <w:lang w:eastAsia="zh-CN"/>
        </w:rPr>
        <w:t xml:space="preserve"> be</w:t>
      </w:r>
      <w:r>
        <w:rPr>
          <w:rFonts w:eastAsiaTheme="minorEastAsia"/>
          <w:b/>
          <w:sz w:val="22"/>
          <w:lang w:eastAsia="zh-CN"/>
        </w:rPr>
        <w:t xml:space="preserve"> based on RRC reconfiguration</w:t>
      </w:r>
      <w:r>
        <w:rPr>
          <w:rFonts w:eastAsiaTheme="minorEastAsia" w:hint="eastAsia"/>
          <w:b/>
          <w:sz w:val="22"/>
          <w:lang w:eastAsia="zh-CN"/>
        </w:rPr>
        <w:t xml:space="preserve"> signalling.</w:t>
      </w:r>
    </w:p>
    <w:p w:rsidR="00723E93" w:rsidRDefault="00723E93" w:rsidP="00723E93">
      <w:pPr>
        <w:jc w:val="both"/>
        <w:rPr>
          <w:rFonts w:eastAsiaTheme="minorEastAsia"/>
          <w:b/>
          <w:sz w:val="22"/>
          <w:lang w:eastAsia="zh-CN"/>
        </w:rPr>
      </w:pPr>
      <w:r>
        <w:rPr>
          <w:rFonts w:eastAsiaTheme="minorEastAsia" w:hint="eastAsia"/>
          <w:b/>
          <w:sz w:val="22"/>
          <w:lang w:eastAsia="zh-CN"/>
        </w:rPr>
        <w:t xml:space="preserve">Proposal 3: The initial state of duplication should be configured by RRC </w:t>
      </w:r>
      <w:r>
        <w:rPr>
          <w:rFonts w:eastAsiaTheme="minorEastAsia"/>
          <w:b/>
          <w:sz w:val="22"/>
          <w:lang w:eastAsia="zh-CN"/>
        </w:rPr>
        <w:t>signalling</w:t>
      </w:r>
      <w:r>
        <w:rPr>
          <w:rFonts w:eastAsiaTheme="minorEastAsia" w:hint="eastAsia"/>
          <w:b/>
          <w:sz w:val="22"/>
          <w:lang w:eastAsia="zh-CN"/>
        </w:rPr>
        <w:t>.</w:t>
      </w:r>
    </w:p>
    <w:p w:rsidR="00723E93" w:rsidRPr="0053377B" w:rsidRDefault="00723E93" w:rsidP="00723E93">
      <w:pPr>
        <w:jc w:val="both"/>
        <w:rPr>
          <w:rFonts w:eastAsiaTheme="minorEastAsia"/>
          <w:b/>
          <w:sz w:val="22"/>
          <w:lang w:eastAsia="zh-CN"/>
        </w:rPr>
      </w:pPr>
      <w:r>
        <w:rPr>
          <w:rFonts w:eastAsiaTheme="minorEastAsia" w:hint="eastAsia"/>
          <w:b/>
          <w:sz w:val="22"/>
          <w:lang w:eastAsia="zh-CN"/>
        </w:rPr>
        <w:t xml:space="preserve">Proposal 4: Link direction for UL duplication de-active should also be </w:t>
      </w:r>
      <w:r>
        <w:rPr>
          <w:rFonts w:eastAsiaTheme="minorEastAsia"/>
          <w:b/>
          <w:sz w:val="22"/>
          <w:lang w:eastAsia="zh-CN"/>
        </w:rPr>
        <w:t>dynamically</w:t>
      </w:r>
      <w:r>
        <w:rPr>
          <w:rFonts w:eastAsiaTheme="minorEastAsia" w:hint="eastAsia"/>
          <w:b/>
          <w:sz w:val="22"/>
          <w:lang w:eastAsia="zh-CN"/>
        </w:rPr>
        <w:t xml:space="preserve"> </w:t>
      </w:r>
      <w:r>
        <w:rPr>
          <w:rFonts w:eastAsiaTheme="minorEastAsia"/>
          <w:b/>
          <w:sz w:val="22"/>
          <w:lang w:eastAsia="zh-CN"/>
        </w:rPr>
        <w:t>controlled</w:t>
      </w:r>
      <w:r>
        <w:rPr>
          <w:rFonts w:eastAsiaTheme="minorEastAsia" w:hint="eastAsia"/>
          <w:b/>
          <w:sz w:val="22"/>
          <w:lang w:eastAsia="zh-CN"/>
        </w:rPr>
        <w:t xml:space="preserve"> by MAC CE.</w:t>
      </w:r>
    </w:p>
    <w:sectPr w:rsidR="00723E93" w:rsidRPr="0053377B"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DB5" w:rsidRDefault="009B4DB5">
      <w:pPr>
        <w:pStyle w:val="1"/>
      </w:pPr>
      <w:r>
        <w:separator/>
      </w:r>
    </w:p>
  </w:endnote>
  <w:endnote w:type="continuationSeparator" w:id="0">
    <w:p w:rsidR="009B4DB5" w:rsidRDefault="009B4DB5">
      <w:pPr>
        <w:pStyle w:val="1"/>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E57" w:rsidRDefault="00687CE0">
    <w:pPr>
      <w:pStyle w:val="a4"/>
      <w:framePr w:wrap="around" w:vAnchor="text" w:hAnchor="margin" w:xAlign="center" w:y="1"/>
      <w:rPr>
        <w:rStyle w:val="af1"/>
      </w:rPr>
    </w:pPr>
    <w:r>
      <w:rPr>
        <w:rStyle w:val="af1"/>
      </w:rPr>
      <w:fldChar w:fldCharType="begin"/>
    </w:r>
    <w:r w:rsidR="00732E57">
      <w:rPr>
        <w:rStyle w:val="af1"/>
      </w:rPr>
      <w:instrText xml:space="preserve">PAGE  </w:instrText>
    </w:r>
    <w:r>
      <w:rPr>
        <w:rStyle w:val="af1"/>
      </w:rPr>
      <w:fldChar w:fldCharType="separate"/>
    </w:r>
    <w:r w:rsidR="00732E57">
      <w:rPr>
        <w:rStyle w:val="af1"/>
      </w:rPr>
      <w:t>1</w:t>
    </w:r>
    <w:r>
      <w:rPr>
        <w:rStyle w:val="af1"/>
      </w:rPr>
      <w:fldChar w:fldCharType="end"/>
    </w:r>
  </w:p>
  <w:p w:rsidR="00732E57" w:rsidRDefault="00732E5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E57" w:rsidRDefault="00687CE0">
    <w:pPr>
      <w:pStyle w:val="a4"/>
      <w:framePr w:wrap="around" w:vAnchor="text" w:hAnchor="margin" w:xAlign="center" w:y="1"/>
      <w:rPr>
        <w:rStyle w:val="af1"/>
      </w:rPr>
    </w:pPr>
    <w:r>
      <w:rPr>
        <w:rStyle w:val="af1"/>
      </w:rPr>
      <w:fldChar w:fldCharType="begin"/>
    </w:r>
    <w:r w:rsidR="00732E57">
      <w:rPr>
        <w:rStyle w:val="af1"/>
      </w:rPr>
      <w:instrText xml:space="preserve">PAGE  </w:instrText>
    </w:r>
    <w:r>
      <w:rPr>
        <w:rStyle w:val="af1"/>
      </w:rPr>
      <w:fldChar w:fldCharType="separate"/>
    </w:r>
    <w:r w:rsidR="009906D5">
      <w:rPr>
        <w:rStyle w:val="af1"/>
      </w:rPr>
      <w:t>2</w:t>
    </w:r>
    <w:r>
      <w:rPr>
        <w:rStyle w:val="af1"/>
      </w:rPr>
      <w:fldChar w:fldCharType="end"/>
    </w:r>
  </w:p>
  <w:p w:rsidR="00732E57" w:rsidRDefault="00732E5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DB5" w:rsidRDefault="009B4DB5">
      <w:pPr>
        <w:pStyle w:val="1"/>
      </w:pPr>
      <w:r>
        <w:separator/>
      </w:r>
    </w:p>
  </w:footnote>
  <w:footnote w:type="continuationSeparator" w:id="0">
    <w:p w:rsidR="009B4DB5" w:rsidRDefault="009B4DB5">
      <w:pPr>
        <w:pStyle w:val="1"/>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6">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7">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4DF6B7F"/>
    <w:multiLevelType w:val="hybridMultilevel"/>
    <w:tmpl w:val="68DE9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B6472A"/>
    <w:multiLevelType w:val="multilevel"/>
    <w:tmpl w:val="9DC0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2">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5"/>
  </w:num>
  <w:num w:numId="4">
    <w:abstractNumId w:val="27"/>
  </w:num>
  <w:num w:numId="5">
    <w:abstractNumId w:val="16"/>
  </w:num>
  <w:num w:numId="6">
    <w:abstractNumId w:val="26"/>
  </w:num>
  <w:num w:numId="7">
    <w:abstractNumId w:val="7"/>
  </w:num>
  <w:num w:numId="8">
    <w:abstractNumId w:val="20"/>
  </w:num>
  <w:num w:numId="9">
    <w:abstractNumId w:val="23"/>
  </w:num>
  <w:num w:numId="10">
    <w:abstractNumId w:val="4"/>
  </w:num>
  <w:num w:numId="11">
    <w:abstractNumId w:val="13"/>
  </w:num>
  <w:num w:numId="12">
    <w:abstractNumId w:val="9"/>
  </w:num>
  <w:num w:numId="13">
    <w:abstractNumId w:val="10"/>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22"/>
  </w:num>
  <w:num w:numId="16">
    <w:abstractNumId w:val="5"/>
  </w:num>
  <w:num w:numId="17">
    <w:abstractNumId w:val="21"/>
  </w:num>
  <w:num w:numId="18">
    <w:abstractNumId w:val="1"/>
  </w:num>
  <w:num w:numId="19">
    <w:abstractNumId w:val="11"/>
  </w:num>
  <w:num w:numId="20">
    <w:abstractNumId w:val="25"/>
  </w:num>
  <w:num w:numId="21">
    <w:abstractNumId w:val="17"/>
  </w:num>
  <w:num w:numId="22">
    <w:abstractNumId w:val="18"/>
  </w:num>
  <w:num w:numId="23">
    <w:abstractNumId w:val="6"/>
  </w:num>
  <w:num w:numId="24">
    <w:abstractNumId w:val="3"/>
  </w:num>
  <w:num w:numId="25">
    <w:abstractNumId w:val="24"/>
  </w:num>
  <w:num w:numId="26">
    <w:abstractNumId w:val="8"/>
  </w:num>
  <w:num w:numId="27">
    <w:abstractNumId w:val="12"/>
  </w:num>
  <w:num w:numId="28">
    <w:abstractNumId w:val="1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B7B01"/>
    <w:rsid w:val="0000188C"/>
    <w:rsid w:val="000018B7"/>
    <w:rsid w:val="00004795"/>
    <w:rsid w:val="00004C65"/>
    <w:rsid w:val="00004FDA"/>
    <w:rsid w:val="00007365"/>
    <w:rsid w:val="00007B34"/>
    <w:rsid w:val="0001348F"/>
    <w:rsid w:val="00014502"/>
    <w:rsid w:val="00020F4D"/>
    <w:rsid w:val="00025274"/>
    <w:rsid w:val="0003005B"/>
    <w:rsid w:val="00030753"/>
    <w:rsid w:val="0003687A"/>
    <w:rsid w:val="00041EAB"/>
    <w:rsid w:val="0004485B"/>
    <w:rsid w:val="00046610"/>
    <w:rsid w:val="00047077"/>
    <w:rsid w:val="00051339"/>
    <w:rsid w:val="00053D6C"/>
    <w:rsid w:val="00054EBD"/>
    <w:rsid w:val="00055585"/>
    <w:rsid w:val="00056678"/>
    <w:rsid w:val="0005737A"/>
    <w:rsid w:val="00057A7A"/>
    <w:rsid w:val="00061DA5"/>
    <w:rsid w:val="00064124"/>
    <w:rsid w:val="00064A68"/>
    <w:rsid w:val="0006722D"/>
    <w:rsid w:val="00072113"/>
    <w:rsid w:val="0007510B"/>
    <w:rsid w:val="00076645"/>
    <w:rsid w:val="0007669E"/>
    <w:rsid w:val="000767A2"/>
    <w:rsid w:val="0008304D"/>
    <w:rsid w:val="00083B12"/>
    <w:rsid w:val="00086D95"/>
    <w:rsid w:val="00090E7E"/>
    <w:rsid w:val="000917FD"/>
    <w:rsid w:val="00091F73"/>
    <w:rsid w:val="000936C2"/>
    <w:rsid w:val="00094619"/>
    <w:rsid w:val="000957F6"/>
    <w:rsid w:val="00096627"/>
    <w:rsid w:val="000A3500"/>
    <w:rsid w:val="000A43EA"/>
    <w:rsid w:val="000A7A5F"/>
    <w:rsid w:val="000B30BB"/>
    <w:rsid w:val="000B504E"/>
    <w:rsid w:val="000B581B"/>
    <w:rsid w:val="000B5D51"/>
    <w:rsid w:val="000B6251"/>
    <w:rsid w:val="000B7B01"/>
    <w:rsid w:val="000C00B2"/>
    <w:rsid w:val="000C010A"/>
    <w:rsid w:val="000C293A"/>
    <w:rsid w:val="000C4D90"/>
    <w:rsid w:val="000C5606"/>
    <w:rsid w:val="000D0375"/>
    <w:rsid w:val="000D0B10"/>
    <w:rsid w:val="000D2486"/>
    <w:rsid w:val="000D71CC"/>
    <w:rsid w:val="000D7E2F"/>
    <w:rsid w:val="000E0135"/>
    <w:rsid w:val="000E3883"/>
    <w:rsid w:val="000E62FA"/>
    <w:rsid w:val="000F0B84"/>
    <w:rsid w:val="000F2679"/>
    <w:rsid w:val="000F4C0F"/>
    <w:rsid w:val="000F51DF"/>
    <w:rsid w:val="00101CDF"/>
    <w:rsid w:val="00102319"/>
    <w:rsid w:val="0010442D"/>
    <w:rsid w:val="00106C08"/>
    <w:rsid w:val="00110195"/>
    <w:rsid w:val="0011074F"/>
    <w:rsid w:val="001130AD"/>
    <w:rsid w:val="001139FB"/>
    <w:rsid w:val="0011460C"/>
    <w:rsid w:val="00114CB2"/>
    <w:rsid w:val="00115D47"/>
    <w:rsid w:val="001175BB"/>
    <w:rsid w:val="001178F6"/>
    <w:rsid w:val="001231FB"/>
    <w:rsid w:val="001243FB"/>
    <w:rsid w:val="001249A7"/>
    <w:rsid w:val="0013093D"/>
    <w:rsid w:val="00134C6F"/>
    <w:rsid w:val="00135F19"/>
    <w:rsid w:val="00140B01"/>
    <w:rsid w:val="00141477"/>
    <w:rsid w:val="001432D3"/>
    <w:rsid w:val="00145A8B"/>
    <w:rsid w:val="00145B95"/>
    <w:rsid w:val="0015266A"/>
    <w:rsid w:val="00154D04"/>
    <w:rsid w:val="0016195A"/>
    <w:rsid w:val="00163D6C"/>
    <w:rsid w:val="0016643F"/>
    <w:rsid w:val="00167FA8"/>
    <w:rsid w:val="00172576"/>
    <w:rsid w:val="00174CB9"/>
    <w:rsid w:val="00175388"/>
    <w:rsid w:val="001919B6"/>
    <w:rsid w:val="00192ABE"/>
    <w:rsid w:val="001A000A"/>
    <w:rsid w:val="001A03E7"/>
    <w:rsid w:val="001A2A75"/>
    <w:rsid w:val="001A3536"/>
    <w:rsid w:val="001A4B34"/>
    <w:rsid w:val="001B39BC"/>
    <w:rsid w:val="001B3AC5"/>
    <w:rsid w:val="001B4678"/>
    <w:rsid w:val="001B5C37"/>
    <w:rsid w:val="001C1607"/>
    <w:rsid w:val="001C21A4"/>
    <w:rsid w:val="001C25F5"/>
    <w:rsid w:val="001C67FD"/>
    <w:rsid w:val="001C7D61"/>
    <w:rsid w:val="001D4433"/>
    <w:rsid w:val="001D4899"/>
    <w:rsid w:val="001D784A"/>
    <w:rsid w:val="001D7C73"/>
    <w:rsid w:val="001E0E4A"/>
    <w:rsid w:val="001E2466"/>
    <w:rsid w:val="001E497E"/>
    <w:rsid w:val="001E7152"/>
    <w:rsid w:val="001E7DD9"/>
    <w:rsid w:val="001E7FBD"/>
    <w:rsid w:val="001F2903"/>
    <w:rsid w:val="001F53DA"/>
    <w:rsid w:val="001F7467"/>
    <w:rsid w:val="00200BA7"/>
    <w:rsid w:val="0020328E"/>
    <w:rsid w:val="00203940"/>
    <w:rsid w:val="0020401E"/>
    <w:rsid w:val="00206204"/>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0602"/>
    <w:rsid w:val="00243C1D"/>
    <w:rsid w:val="00243F8F"/>
    <w:rsid w:val="00246427"/>
    <w:rsid w:val="00251C86"/>
    <w:rsid w:val="00252221"/>
    <w:rsid w:val="0025390A"/>
    <w:rsid w:val="00254D22"/>
    <w:rsid w:val="0025502D"/>
    <w:rsid w:val="00255697"/>
    <w:rsid w:val="00257795"/>
    <w:rsid w:val="002605FF"/>
    <w:rsid w:val="002607C6"/>
    <w:rsid w:val="00260E47"/>
    <w:rsid w:val="00261564"/>
    <w:rsid w:val="002626D8"/>
    <w:rsid w:val="002639AD"/>
    <w:rsid w:val="00266496"/>
    <w:rsid w:val="0027107A"/>
    <w:rsid w:val="00271668"/>
    <w:rsid w:val="0027287D"/>
    <w:rsid w:val="002732A1"/>
    <w:rsid w:val="002732D7"/>
    <w:rsid w:val="00273B52"/>
    <w:rsid w:val="0027446C"/>
    <w:rsid w:val="002746A4"/>
    <w:rsid w:val="00274FE5"/>
    <w:rsid w:val="002772A5"/>
    <w:rsid w:val="002772CE"/>
    <w:rsid w:val="00281D3E"/>
    <w:rsid w:val="002827C5"/>
    <w:rsid w:val="00282AFC"/>
    <w:rsid w:val="0028313A"/>
    <w:rsid w:val="002846F5"/>
    <w:rsid w:val="00285C83"/>
    <w:rsid w:val="002878C8"/>
    <w:rsid w:val="00293857"/>
    <w:rsid w:val="002A1A72"/>
    <w:rsid w:val="002A2168"/>
    <w:rsid w:val="002A3129"/>
    <w:rsid w:val="002A4D63"/>
    <w:rsid w:val="002A4E24"/>
    <w:rsid w:val="002A5027"/>
    <w:rsid w:val="002A634C"/>
    <w:rsid w:val="002A7EB0"/>
    <w:rsid w:val="002B4700"/>
    <w:rsid w:val="002B685C"/>
    <w:rsid w:val="002C2FCF"/>
    <w:rsid w:val="002C57AE"/>
    <w:rsid w:val="002D09B0"/>
    <w:rsid w:val="002D4175"/>
    <w:rsid w:val="002E04EC"/>
    <w:rsid w:val="002E4315"/>
    <w:rsid w:val="002E4935"/>
    <w:rsid w:val="002F19ED"/>
    <w:rsid w:val="002F28B0"/>
    <w:rsid w:val="002F2D15"/>
    <w:rsid w:val="002F3B4D"/>
    <w:rsid w:val="002F4CF9"/>
    <w:rsid w:val="002F736E"/>
    <w:rsid w:val="002F77AE"/>
    <w:rsid w:val="002F788D"/>
    <w:rsid w:val="002F7A81"/>
    <w:rsid w:val="00300078"/>
    <w:rsid w:val="0030048E"/>
    <w:rsid w:val="0030106D"/>
    <w:rsid w:val="0030410F"/>
    <w:rsid w:val="00305038"/>
    <w:rsid w:val="00305141"/>
    <w:rsid w:val="003065FD"/>
    <w:rsid w:val="0031201D"/>
    <w:rsid w:val="0031230C"/>
    <w:rsid w:val="0031269B"/>
    <w:rsid w:val="00313587"/>
    <w:rsid w:val="00313B87"/>
    <w:rsid w:val="00314A21"/>
    <w:rsid w:val="003177CA"/>
    <w:rsid w:val="0032213A"/>
    <w:rsid w:val="00323053"/>
    <w:rsid w:val="00323C6B"/>
    <w:rsid w:val="00323FDA"/>
    <w:rsid w:val="00324B1E"/>
    <w:rsid w:val="0032500E"/>
    <w:rsid w:val="00325ACD"/>
    <w:rsid w:val="0032680B"/>
    <w:rsid w:val="0033008F"/>
    <w:rsid w:val="00332E02"/>
    <w:rsid w:val="00334F4B"/>
    <w:rsid w:val="00335CE9"/>
    <w:rsid w:val="00341EE1"/>
    <w:rsid w:val="00344499"/>
    <w:rsid w:val="003465CA"/>
    <w:rsid w:val="00352723"/>
    <w:rsid w:val="00354086"/>
    <w:rsid w:val="003603E5"/>
    <w:rsid w:val="003630A1"/>
    <w:rsid w:val="0036686D"/>
    <w:rsid w:val="0036773D"/>
    <w:rsid w:val="00367745"/>
    <w:rsid w:val="00367A9A"/>
    <w:rsid w:val="003706FF"/>
    <w:rsid w:val="00370E50"/>
    <w:rsid w:val="003716EE"/>
    <w:rsid w:val="00373233"/>
    <w:rsid w:val="00376C28"/>
    <w:rsid w:val="00376DD4"/>
    <w:rsid w:val="0037773E"/>
    <w:rsid w:val="00380119"/>
    <w:rsid w:val="003813F9"/>
    <w:rsid w:val="00381B1D"/>
    <w:rsid w:val="00381B66"/>
    <w:rsid w:val="003821F8"/>
    <w:rsid w:val="00382386"/>
    <w:rsid w:val="0038519C"/>
    <w:rsid w:val="003858DA"/>
    <w:rsid w:val="00390E3A"/>
    <w:rsid w:val="00393305"/>
    <w:rsid w:val="00393885"/>
    <w:rsid w:val="00393A13"/>
    <w:rsid w:val="00394984"/>
    <w:rsid w:val="003A0226"/>
    <w:rsid w:val="003A3583"/>
    <w:rsid w:val="003A7918"/>
    <w:rsid w:val="003B137F"/>
    <w:rsid w:val="003B1E6B"/>
    <w:rsid w:val="003B3028"/>
    <w:rsid w:val="003B3151"/>
    <w:rsid w:val="003B5763"/>
    <w:rsid w:val="003B6446"/>
    <w:rsid w:val="003B6772"/>
    <w:rsid w:val="003C20A5"/>
    <w:rsid w:val="003C3C34"/>
    <w:rsid w:val="003C53E4"/>
    <w:rsid w:val="003C71A4"/>
    <w:rsid w:val="003D63CE"/>
    <w:rsid w:val="003D7B99"/>
    <w:rsid w:val="003E030F"/>
    <w:rsid w:val="003E2C84"/>
    <w:rsid w:val="003E3173"/>
    <w:rsid w:val="003E5094"/>
    <w:rsid w:val="003E7E12"/>
    <w:rsid w:val="003F0C94"/>
    <w:rsid w:val="003F1A80"/>
    <w:rsid w:val="003F2CE6"/>
    <w:rsid w:val="003F61A0"/>
    <w:rsid w:val="003F626E"/>
    <w:rsid w:val="003F6318"/>
    <w:rsid w:val="00400A08"/>
    <w:rsid w:val="0040195A"/>
    <w:rsid w:val="00402566"/>
    <w:rsid w:val="00403889"/>
    <w:rsid w:val="004048FB"/>
    <w:rsid w:val="004069ED"/>
    <w:rsid w:val="00410625"/>
    <w:rsid w:val="00410F91"/>
    <w:rsid w:val="0041496E"/>
    <w:rsid w:val="00415F5D"/>
    <w:rsid w:val="004165B4"/>
    <w:rsid w:val="004215A0"/>
    <w:rsid w:val="004220F9"/>
    <w:rsid w:val="004231EC"/>
    <w:rsid w:val="004249EC"/>
    <w:rsid w:val="00425EA8"/>
    <w:rsid w:val="00426C4D"/>
    <w:rsid w:val="00427904"/>
    <w:rsid w:val="004324CD"/>
    <w:rsid w:val="004334CB"/>
    <w:rsid w:val="00434C44"/>
    <w:rsid w:val="00435465"/>
    <w:rsid w:val="00436F16"/>
    <w:rsid w:val="00437D03"/>
    <w:rsid w:val="004407DF"/>
    <w:rsid w:val="00443204"/>
    <w:rsid w:val="004437C7"/>
    <w:rsid w:val="00445F7C"/>
    <w:rsid w:val="004477D7"/>
    <w:rsid w:val="004501FE"/>
    <w:rsid w:val="00451D93"/>
    <w:rsid w:val="00457D18"/>
    <w:rsid w:val="00461388"/>
    <w:rsid w:val="004641E0"/>
    <w:rsid w:val="00466EF4"/>
    <w:rsid w:val="004677B6"/>
    <w:rsid w:val="00470800"/>
    <w:rsid w:val="00472DC1"/>
    <w:rsid w:val="00473D9E"/>
    <w:rsid w:val="004765C5"/>
    <w:rsid w:val="004802C8"/>
    <w:rsid w:val="00480920"/>
    <w:rsid w:val="00481CC0"/>
    <w:rsid w:val="00483449"/>
    <w:rsid w:val="00483744"/>
    <w:rsid w:val="0048403F"/>
    <w:rsid w:val="00490168"/>
    <w:rsid w:val="00494DB7"/>
    <w:rsid w:val="00495C35"/>
    <w:rsid w:val="004A024B"/>
    <w:rsid w:val="004A18BB"/>
    <w:rsid w:val="004A6ABA"/>
    <w:rsid w:val="004B08C7"/>
    <w:rsid w:val="004B2F27"/>
    <w:rsid w:val="004B4338"/>
    <w:rsid w:val="004B71F0"/>
    <w:rsid w:val="004C1C5B"/>
    <w:rsid w:val="004C2627"/>
    <w:rsid w:val="004C2AAB"/>
    <w:rsid w:val="004C2D51"/>
    <w:rsid w:val="004C30C6"/>
    <w:rsid w:val="004C3C37"/>
    <w:rsid w:val="004D1DF6"/>
    <w:rsid w:val="004D3460"/>
    <w:rsid w:val="004D414C"/>
    <w:rsid w:val="004E12AF"/>
    <w:rsid w:val="004E2B75"/>
    <w:rsid w:val="004E3EE2"/>
    <w:rsid w:val="004E4212"/>
    <w:rsid w:val="004E4680"/>
    <w:rsid w:val="004E56CE"/>
    <w:rsid w:val="004F0E3A"/>
    <w:rsid w:val="004F182F"/>
    <w:rsid w:val="004F26FF"/>
    <w:rsid w:val="004F39DA"/>
    <w:rsid w:val="004F5B77"/>
    <w:rsid w:val="004F6393"/>
    <w:rsid w:val="00501596"/>
    <w:rsid w:val="00502FED"/>
    <w:rsid w:val="0050403A"/>
    <w:rsid w:val="00504301"/>
    <w:rsid w:val="005050A5"/>
    <w:rsid w:val="00505F71"/>
    <w:rsid w:val="00507FA3"/>
    <w:rsid w:val="0051305A"/>
    <w:rsid w:val="00514904"/>
    <w:rsid w:val="005217E7"/>
    <w:rsid w:val="00521AB6"/>
    <w:rsid w:val="00526176"/>
    <w:rsid w:val="005267D3"/>
    <w:rsid w:val="00526D86"/>
    <w:rsid w:val="0052726C"/>
    <w:rsid w:val="00530B59"/>
    <w:rsid w:val="00533734"/>
    <w:rsid w:val="0053377B"/>
    <w:rsid w:val="00533C5B"/>
    <w:rsid w:val="00533D66"/>
    <w:rsid w:val="00533FEB"/>
    <w:rsid w:val="00534975"/>
    <w:rsid w:val="0054073C"/>
    <w:rsid w:val="00543B6B"/>
    <w:rsid w:val="00546C13"/>
    <w:rsid w:val="00547E9A"/>
    <w:rsid w:val="00547F51"/>
    <w:rsid w:val="00554A84"/>
    <w:rsid w:val="00556771"/>
    <w:rsid w:val="005600F6"/>
    <w:rsid w:val="00560E17"/>
    <w:rsid w:val="0056519B"/>
    <w:rsid w:val="005656B5"/>
    <w:rsid w:val="00566CB6"/>
    <w:rsid w:val="00570D6F"/>
    <w:rsid w:val="005769B2"/>
    <w:rsid w:val="0058129D"/>
    <w:rsid w:val="00582BAE"/>
    <w:rsid w:val="00583ECC"/>
    <w:rsid w:val="00584F17"/>
    <w:rsid w:val="005853FC"/>
    <w:rsid w:val="00585DA1"/>
    <w:rsid w:val="0059240A"/>
    <w:rsid w:val="0059468D"/>
    <w:rsid w:val="00596B5D"/>
    <w:rsid w:val="005A29DF"/>
    <w:rsid w:val="005A6993"/>
    <w:rsid w:val="005A6EC2"/>
    <w:rsid w:val="005A7FD4"/>
    <w:rsid w:val="005B433D"/>
    <w:rsid w:val="005B54AD"/>
    <w:rsid w:val="005B593F"/>
    <w:rsid w:val="005C3A8A"/>
    <w:rsid w:val="005C4288"/>
    <w:rsid w:val="005C7AC2"/>
    <w:rsid w:val="005D1BC2"/>
    <w:rsid w:val="005D1F75"/>
    <w:rsid w:val="005D26A0"/>
    <w:rsid w:val="005D2D86"/>
    <w:rsid w:val="005D33A4"/>
    <w:rsid w:val="005D5D4B"/>
    <w:rsid w:val="005D72DA"/>
    <w:rsid w:val="005D746A"/>
    <w:rsid w:val="005D7D03"/>
    <w:rsid w:val="005D7D74"/>
    <w:rsid w:val="005E0716"/>
    <w:rsid w:val="005E2F7D"/>
    <w:rsid w:val="005E3879"/>
    <w:rsid w:val="005E3B49"/>
    <w:rsid w:val="005E4FA4"/>
    <w:rsid w:val="005E7A37"/>
    <w:rsid w:val="005F32EC"/>
    <w:rsid w:val="005F53DA"/>
    <w:rsid w:val="005F6BFF"/>
    <w:rsid w:val="005F6D32"/>
    <w:rsid w:val="005F7845"/>
    <w:rsid w:val="00601830"/>
    <w:rsid w:val="00601B36"/>
    <w:rsid w:val="00603415"/>
    <w:rsid w:val="00605A50"/>
    <w:rsid w:val="0060724D"/>
    <w:rsid w:val="00607680"/>
    <w:rsid w:val="006101D9"/>
    <w:rsid w:val="00614EDC"/>
    <w:rsid w:val="00617C88"/>
    <w:rsid w:val="00622AF7"/>
    <w:rsid w:val="00622F9C"/>
    <w:rsid w:val="006230F1"/>
    <w:rsid w:val="00623915"/>
    <w:rsid w:val="00625500"/>
    <w:rsid w:val="00626DFC"/>
    <w:rsid w:val="00630361"/>
    <w:rsid w:val="006303F7"/>
    <w:rsid w:val="006308B9"/>
    <w:rsid w:val="00631495"/>
    <w:rsid w:val="0063209D"/>
    <w:rsid w:val="0063334D"/>
    <w:rsid w:val="00633C33"/>
    <w:rsid w:val="00634668"/>
    <w:rsid w:val="0063658C"/>
    <w:rsid w:val="00636E63"/>
    <w:rsid w:val="00636F1E"/>
    <w:rsid w:val="006402FE"/>
    <w:rsid w:val="0064166F"/>
    <w:rsid w:val="00643B86"/>
    <w:rsid w:val="00644FB0"/>
    <w:rsid w:val="0064599A"/>
    <w:rsid w:val="00646B32"/>
    <w:rsid w:val="00647618"/>
    <w:rsid w:val="00647CC3"/>
    <w:rsid w:val="006503A9"/>
    <w:rsid w:val="00653FFE"/>
    <w:rsid w:val="00655747"/>
    <w:rsid w:val="00655822"/>
    <w:rsid w:val="0065644E"/>
    <w:rsid w:val="00661747"/>
    <w:rsid w:val="00664371"/>
    <w:rsid w:val="00665B89"/>
    <w:rsid w:val="00665C45"/>
    <w:rsid w:val="00666AC1"/>
    <w:rsid w:val="00666AEB"/>
    <w:rsid w:val="0066704F"/>
    <w:rsid w:val="00672108"/>
    <w:rsid w:val="00672592"/>
    <w:rsid w:val="00672D1A"/>
    <w:rsid w:val="006745CF"/>
    <w:rsid w:val="00675091"/>
    <w:rsid w:val="00676ACB"/>
    <w:rsid w:val="00677083"/>
    <w:rsid w:val="0068525B"/>
    <w:rsid w:val="006860D3"/>
    <w:rsid w:val="00687CE0"/>
    <w:rsid w:val="00690C31"/>
    <w:rsid w:val="00691F48"/>
    <w:rsid w:val="00692314"/>
    <w:rsid w:val="0069294E"/>
    <w:rsid w:val="00693281"/>
    <w:rsid w:val="00696FED"/>
    <w:rsid w:val="006A15F9"/>
    <w:rsid w:val="006A1E7C"/>
    <w:rsid w:val="006A3EE8"/>
    <w:rsid w:val="006A3FC9"/>
    <w:rsid w:val="006A48AD"/>
    <w:rsid w:val="006A5029"/>
    <w:rsid w:val="006A60CD"/>
    <w:rsid w:val="006A77CF"/>
    <w:rsid w:val="006A7CB8"/>
    <w:rsid w:val="006B16C2"/>
    <w:rsid w:val="006B649C"/>
    <w:rsid w:val="006C22B3"/>
    <w:rsid w:val="006C6F14"/>
    <w:rsid w:val="006C77F2"/>
    <w:rsid w:val="006C799A"/>
    <w:rsid w:val="006D32AC"/>
    <w:rsid w:val="006D79F4"/>
    <w:rsid w:val="006E1B8B"/>
    <w:rsid w:val="006E3E31"/>
    <w:rsid w:val="006E6FB8"/>
    <w:rsid w:val="006E7254"/>
    <w:rsid w:val="006F0752"/>
    <w:rsid w:val="006F1AE7"/>
    <w:rsid w:val="006F3BB3"/>
    <w:rsid w:val="006F3FD6"/>
    <w:rsid w:val="006F484F"/>
    <w:rsid w:val="00703D35"/>
    <w:rsid w:val="00705012"/>
    <w:rsid w:val="00705BE7"/>
    <w:rsid w:val="00705E0F"/>
    <w:rsid w:val="007078D8"/>
    <w:rsid w:val="00711371"/>
    <w:rsid w:val="007136B4"/>
    <w:rsid w:val="0071382F"/>
    <w:rsid w:val="007153B0"/>
    <w:rsid w:val="0071564F"/>
    <w:rsid w:val="00720482"/>
    <w:rsid w:val="00723E93"/>
    <w:rsid w:val="007242CC"/>
    <w:rsid w:val="00725A27"/>
    <w:rsid w:val="00727FB0"/>
    <w:rsid w:val="00730685"/>
    <w:rsid w:val="00732E57"/>
    <w:rsid w:val="007330D3"/>
    <w:rsid w:val="0073337E"/>
    <w:rsid w:val="007336A0"/>
    <w:rsid w:val="0073474D"/>
    <w:rsid w:val="00734AEA"/>
    <w:rsid w:val="00734BC7"/>
    <w:rsid w:val="0074087A"/>
    <w:rsid w:val="00741314"/>
    <w:rsid w:val="0074188C"/>
    <w:rsid w:val="007449CF"/>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67466"/>
    <w:rsid w:val="007716B5"/>
    <w:rsid w:val="00771BFB"/>
    <w:rsid w:val="00772994"/>
    <w:rsid w:val="00772FAB"/>
    <w:rsid w:val="00774287"/>
    <w:rsid w:val="0077501B"/>
    <w:rsid w:val="00775662"/>
    <w:rsid w:val="00780FBA"/>
    <w:rsid w:val="007812B1"/>
    <w:rsid w:val="0078193F"/>
    <w:rsid w:val="00781BA4"/>
    <w:rsid w:val="00785B38"/>
    <w:rsid w:val="007862E7"/>
    <w:rsid w:val="007904D2"/>
    <w:rsid w:val="007912E4"/>
    <w:rsid w:val="007926B3"/>
    <w:rsid w:val="0079494B"/>
    <w:rsid w:val="00796ED3"/>
    <w:rsid w:val="007A255D"/>
    <w:rsid w:val="007A3E09"/>
    <w:rsid w:val="007A41E9"/>
    <w:rsid w:val="007A7C9F"/>
    <w:rsid w:val="007B4DE4"/>
    <w:rsid w:val="007B4FEC"/>
    <w:rsid w:val="007B74CF"/>
    <w:rsid w:val="007C134F"/>
    <w:rsid w:val="007C26F7"/>
    <w:rsid w:val="007C4138"/>
    <w:rsid w:val="007C4717"/>
    <w:rsid w:val="007C6916"/>
    <w:rsid w:val="007C7BD8"/>
    <w:rsid w:val="007D0C89"/>
    <w:rsid w:val="007D38D8"/>
    <w:rsid w:val="007D449B"/>
    <w:rsid w:val="007D4772"/>
    <w:rsid w:val="007D4E63"/>
    <w:rsid w:val="007D6BAB"/>
    <w:rsid w:val="007E150C"/>
    <w:rsid w:val="007E18C5"/>
    <w:rsid w:val="007E28F2"/>
    <w:rsid w:val="007E5C2E"/>
    <w:rsid w:val="007E67C3"/>
    <w:rsid w:val="007E67DF"/>
    <w:rsid w:val="007E6DB1"/>
    <w:rsid w:val="007E7A49"/>
    <w:rsid w:val="007F0C1F"/>
    <w:rsid w:val="007F1B30"/>
    <w:rsid w:val="007F2133"/>
    <w:rsid w:val="007F3C00"/>
    <w:rsid w:val="007F6AE5"/>
    <w:rsid w:val="007F6DCB"/>
    <w:rsid w:val="00802D8D"/>
    <w:rsid w:val="00803040"/>
    <w:rsid w:val="00804959"/>
    <w:rsid w:val="00806459"/>
    <w:rsid w:val="008144D6"/>
    <w:rsid w:val="00814B3A"/>
    <w:rsid w:val="00817A5F"/>
    <w:rsid w:val="00817D11"/>
    <w:rsid w:val="00821A9F"/>
    <w:rsid w:val="00825B12"/>
    <w:rsid w:val="00825FB3"/>
    <w:rsid w:val="008261F2"/>
    <w:rsid w:val="00831CE0"/>
    <w:rsid w:val="0083395A"/>
    <w:rsid w:val="00833E57"/>
    <w:rsid w:val="008340FD"/>
    <w:rsid w:val="00834B83"/>
    <w:rsid w:val="0083616A"/>
    <w:rsid w:val="0083717D"/>
    <w:rsid w:val="00840244"/>
    <w:rsid w:val="0084245E"/>
    <w:rsid w:val="00842591"/>
    <w:rsid w:val="00842870"/>
    <w:rsid w:val="00843AF0"/>
    <w:rsid w:val="00845E97"/>
    <w:rsid w:val="00846BCB"/>
    <w:rsid w:val="00851BB4"/>
    <w:rsid w:val="00855561"/>
    <w:rsid w:val="00856A0F"/>
    <w:rsid w:val="0086352B"/>
    <w:rsid w:val="00864393"/>
    <w:rsid w:val="00866158"/>
    <w:rsid w:val="0086697F"/>
    <w:rsid w:val="008670E1"/>
    <w:rsid w:val="008678A8"/>
    <w:rsid w:val="00867C1C"/>
    <w:rsid w:val="00867F8E"/>
    <w:rsid w:val="00870C96"/>
    <w:rsid w:val="00872343"/>
    <w:rsid w:val="00872858"/>
    <w:rsid w:val="00874C2F"/>
    <w:rsid w:val="00875557"/>
    <w:rsid w:val="008764CC"/>
    <w:rsid w:val="00884371"/>
    <w:rsid w:val="00884A56"/>
    <w:rsid w:val="00886732"/>
    <w:rsid w:val="00891B4C"/>
    <w:rsid w:val="00894983"/>
    <w:rsid w:val="00894A72"/>
    <w:rsid w:val="00894D67"/>
    <w:rsid w:val="008973F3"/>
    <w:rsid w:val="008A0D87"/>
    <w:rsid w:val="008A2C12"/>
    <w:rsid w:val="008A3915"/>
    <w:rsid w:val="008A43E4"/>
    <w:rsid w:val="008A557F"/>
    <w:rsid w:val="008B132F"/>
    <w:rsid w:val="008B1FC8"/>
    <w:rsid w:val="008B5F6B"/>
    <w:rsid w:val="008B7680"/>
    <w:rsid w:val="008B7963"/>
    <w:rsid w:val="008B79EF"/>
    <w:rsid w:val="008C09D6"/>
    <w:rsid w:val="008C2BD8"/>
    <w:rsid w:val="008C3C6A"/>
    <w:rsid w:val="008C3E0D"/>
    <w:rsid w:val="008C5C5A"/>
    <w:rsid w:val="008C62C2"/>
    <w:rsid w:val="008C6D5C"/>
    <w:rsid w:val="008C70B9"/>
    <w:rsid w:val="008D1A82"/>
    <w:rsid w:val="008D39E6"/>
    <w:rsid w:val="008D3D3C"/>
    <w:rsid w:val="008E1CAE"/>
    <w:rsid w:val="008E5F03"/>
    <w:rsid w:val="008E7D4E"/>
    <w:rsid w:val="008F0B25"/>
    <w:rsid w:val="008F32B9"/>
    <w:rsid w:val="008F3B2D"/>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278F"/>
    <w:rsid w:val="0091507C"/>
    <w:rsid w:val="009156C7"/>
    <w:rsid w:val="00921934"/>
    <w:rsid w:val="009224FC"/>
    <w:rsid w:val="0092697B"/>
    <w:rsid w:val="00926ABF"/>
    <w:rsid w:val="00927DA9"/>
    <w:rsid w:val="00932EA3"/>
    <w:rsid w:val="00933915"/>
    <w:rsid w:val="00937E06"/>
    <w:rsid w:val="00940E61"/>
    <w:rsid w:val="0094422F"/>
    <w:rsid w:val="00944FC6"/>
    <w:rsid w:val="00956172"/>
    <w:rsid w:val="009564F9"/>
    <w:rsid w:val="00956961"/>
    <w:rsid w:val="00956E1E"/>
    <w:rsid w:val="009570C5"/>
    <w:rsid w:val="00957ABF"/>
    <w:rsid w:val="00961513"/>
    <w:rsid w:val="009643D1"/>
    <w:rsid w:val="00964FBF"/>
    <w:rsid w:val="00966A9B"/>
    <w:rsid w:val="009707C1"/>
    <w:rsid w:val="00971DAD"/>
    <w:rsid w:val="00972BBA"/>
    <w:rsid w:val="00973705"/>
    <w:rsid w:val="00981D4C"/>
    <w:rsid w:val="00983CB8"/>
    <w:rsid w:val="0098409A"/>
    <w:rsid w:val="009840B0"/>
    <w:rsid w:val="009871D7"/>
    <w:rsid w:val="00987614"/>
    <w:rsid w:val="0099055C"/>
    <w:rsid w:val="009906D5"/>
    <w:rsid w:val="00992159"/>
    <w:rsid w:val="009931B4"/>
    <w:rsid w:val="0099532F"/>
    <w:rsid w:val="00995D98"/>
    <w:rsid w:val="009967A7"/>
    <w:rsid w:val="00997A7D"/>
    <w:rsid w:val="009A0A14"/>
    <w:rsid w:val="009A3C9D"/>
    <w:rsid w:val="009A70BF"/>
    <w:rsid w:val="009B0B62"/>
    <w:rsid w:val="009B2759"/>
    <w:rsid w:val="009B35CA"/>
    <w:rsid w:val="009B3F7E"/>
    <w:rsid w:val="009B4DB5"/>
    <w:rsid w:val="009B6A51"/>
    <w:rsid w:val="009C0FD1"/>
    <w:rsid w:val="009C1C3D"/>
    <w:rsid w:val="009C5032"/>
    <w:rsid w:val="009C67E2"/>
    <w:rsid w:val="009D1290"/>
    <w:rsid w:val="009D1A12"/>
    <w:rsid w:val="009D562A"/>
    <w:rsid w:val="009E17C0"/>
    <w:rsid w:val="009E2F40"/>
    <w:rsid w:val="009E32EB"/>
    <w:rsid w:val="009E349A"/>
    <w:rsid w:val="009E47CC"/>
    <w:rsid w:val="009E5E48"/>
    <w:rsid w:val="009E6BA1"/>
    <w:rsid w:val="009E7594"/>
    <w:rsid w:val="009F0177"/>
    <w:rsid w:val="009F1472"/>
    <w:rsid w:val="009F1CA4"/>
    <w:rsid w:val="009F2781"/>
    <w:rsid w:val="009F3246"/>
    <w:rsid w:val="009F3BF5"/>
    <w:rsid w:val="009F6056"/>
    <w:rsid w:val="00A02CC3"/>
    <w:rsid w:val="00A06EB7"/>
    <w:rsid w:val="00A0724B"/>
    <w:rsid w:val="00A1123B"/>
    <w:rsid w:val="00A128BA"/>
    <w:rsid w:val="00A14E5C"/>
    <w:rsid w:val="00A14FEA"/>
    <w:rsid w:val="00A20790"/>
    <w:rsid w:val="00A2123F"/>
    <w:rsid w:val="00A21852"/>
    <w:rsid w:val="00A23F7E"/>
    <w:rsid w:val="00A33B1C"/>
    <w:rsid w:val="00A33B9F"/>
    <w:rsid w:val="00A33EF2"/>
    <w:rsid w:val="00A34031"/>
    <w:rsid w:val="00A357F6"/>
    <w:rsid w:val="00A42933"/>
    <w:rsid w:val="00A51B51"/>
    <w:rsid w:val="00A5220F"/>
    <w:rsid w:val="00A53596"/>
    <w:rsid w:val="00A5391E"/>
    <w:rsid w:val="00A539AF"/>
    <w:rsid w:val="00A53BC7"/>
    <w:rsid w:val="00A55DE9"/>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60BD"/>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C2859"/>
    <w:rsid w:val="00AC3FA3"/>
    <w:rsid w:val="00AC5CE9"/>
    <w:rsid w:val="00AC7B16"/>
    <w:rsid w:val="00AD0E75"/>
    <w:rsid w:val="00AD1420"/>
    <w:rsid w:val="00AD1B3C"/>
    <w:rsid w:val="00AD4B13"/>
    <w:rsid w:val="00AD5001"/>
    <w:rsid w:val="00AE0677"/>
    <w:rsid w:val="00AE1F25"/>
    <w:rsid w:val="00AE5441"/>
    <w:rsid w:val="00AE6C6E"/>
    <w:rsid w:val="00AF2D6C"/>
    <w:rsid w:val="00AF488F"/>
    <w:rsid w:val="00AF593C"/>
    <w:rsid w:val="00B11E60"/>
    <w:rsid w:val="00B16406"/>
    <w:rsid w:val="00B22FDE"/>
    <w:rsid w:val="00B23F0D"/>
    <w:rsid w:val="00B24133"/>
    <w:rsid w:val="00B259C7"/>
    <w:rsid w:val="00B27E27"/>
    <w:rsid w:val="00B3138C"/>
    <w:rsid w:val="00B32CA9"/>
    <w:rsid w:val="00B32DA9"/>
    <w:rsid w:val="00B33320"/>
    <w:rsid w:val="00B3343F"/>
    <w:rsid w:val="00B37BE1"/>
    <w:rsid w:val="00B40FDA"/>
    <w:rsid w:val="00B4117C"/>
    <w:rsid w:val="00B47A92"/>
    <w:rsid w:val="00B507B0"/>
    <w:rsid w:val="00B566D9"/>
    <w:rsid w:val="00B570B4"/>
    <w:rsid w:val="00B60003"/>
    <w:rsid w:val="00B61EFC"/>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F4D"/>
    <w:rsid w:val="00B92F3A"/>
    <w:rsid w:val="00B93651"/>
    <w:rsid w:val="00B97281"/>
    <w:rsid w:val="00BA21D6"/>
    <w:rsid w:val="00BA3967"/>
    <w:rsid w:val="00BA42BF"/>
    <w:rsid w:val="00BA5CF1"/>
    <w:rsid w:val="00BA61F9"/>
    <w:rsid w:val="00BA6238"/>
    <w:rsid w:val="00BA6E86"/>
    <w:rsid w:val="00BB0A76"/>
    <w:rsid w:val="00BB133D"/>
    <w:rsid w:val="00BB1DB7"/>
    <w:rsid w:val="00BB20E8"/>
    <w:rsid w:val="00BB236C"/>
    <w:rsid w:val="00BB2E81"/>
    <w:rsid w:val="00BB2EA2"/>
    <w:rsid w:val="00BB3085"/>
    <w:rsid w:val="00BB6A0E"/>
    <w:rsid w:val="00BC1B9B"/>
    <w:rsid w:val="00BC3D8D"/>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3DD7"/>
    <w:rsid w:val="00C05F92"/>
    <w:rsid w:val="00C1217C"/>
    <w:rsid w:val="00C126FE"/>
    <w:rsid w:val="00C12AD6"/>
    <w:rsid w:val="00C16F28"/>
    <w:rsid w:val="00C21745"/>
    <w:rsid w:val="00C2556A"/>
    <w:rsid w:val="00C270AA"/>
    <w:rsid w:val="00C30EF0"/>
    <w:rsid w:val="00C32DFC"/>
    <w:rsid w:val="00C33470"/>
    <w:rsid w:val="00C3482B"/>
    <w:rsid w:val="00C34A8A"/>
    <w:rsid w:val="00C35352"/>
    <w:rsid w:val="00C36329"/>
    <w:rsid w:val="00C36443"/>
    <w:rsid w:val="00C3655B"/>
    <w:rsid w:val="00C37029"/>
    <w:rsid w:val="00C40FE3"/>
    <w:rsid w:val="00C4130F"/>
    <w:rsid w:val="00C41608"/>
    <w:rsid w:val="00C42A2C"/>
    <w:rsid w:val="00C446C3"/>
    <w:rsid w:val="00C46727"/>
    <w:rsid w:val="00C46C50"/>
    <w:rsid w:val="00C51997"/>
    <w:rsid w:val="00C52110"/>
    <w:rsid w:val="00C55D8D"/>
    <w:rsid w:val="00C56885"/>
    <w:rsid w:val="00C57146"/>
    <w:rsid w:val="00C65FF5"/>
    <w:rsid w:val="00C707B6"/>
    <w:rsid w:val="00C71CB2"/>
    <w:rsid w:val="00C71F4B"/>
    <w:rsid w:val="00C74344"/>
    <w:rsid w:val="00C751E9"/>
    <w:rsid w:val="00C762F6"/>
    <w:rsid w:val="00C80FDD"/>
    <w:rsid w:val="00C811B7"/>
    <w:rsid w:val="00C844AC"/>
    <w:rsid w:val="00C848A9"/>
    <w:rsid w:val="00C84BA2"/>
    <w:rsid w:val="00C86388"/>
    <w:rsid w:val="00C86B5F"/>
    <w:rsid w:val="00C8719C"/>
    <w:rsid w:val="00C90C1D"/>
    <w:rsid w:val="00C9283F"/>
    <w:rsid w:val="00C94883"/>
    <w:rsid w:val="00C96C51"/>
    <w:rsid w:val="00CA0C27"/>
    <w:rsid w:val="00CA1467"/>
    <w:rsid w:val="00CA1B78"/>
    <w:rsid w:val="00CA21DC"/>
    <w:rsid w:val="00CA3CB5"/>
    <w:rsid w:val="00CA3D7E"/>
    <w:rsid w:val="00CA4A58"/>
    <w:rsid w:val="00CA4BA6"/>
    <w:rsid w:val="00CA7A6E"/>
    <w:rsid w:val="00CB2023"/>
    <w:rsid w:val="00CB67C2"/>
    <w:rsid w:val="00CB70EF"/>
    <w:rsid w:val="00CC06F0"/>
    <w:rsid w:val="00CC3308"/>
    <w:rsid w:val="00CC3F05"/>
    <w:rsid w:val="00CC56C5"/>
    <w:rsid w:val="00CC6C51"/>
    <w:rsid w:val="00CC7222"/>
    <w:rsid w:val="00CC7CDD"/>
    <w:rsid w:val="00CD00B4"/>
    <w:rsid w:val="00CD0DFA"/>
    <w:rsid w:val="00CD2166"/>
    <w:rsid w:val="00CD3F3E"/>
    <w:rsid w:val="00CD506E"/>
    <w:rsid w:val="00CE1075"/>
    <w:rsid w:val="00CF5B32"/>
    <w:rsid w:val="00CF77C3"/>
    <w:rsid w:val="00D005DF"/>
    <w:rsid w:val="00D01F57"/>
    <w:rsid w:val="00D052DA"/>
    <w:rsid w:val="00D14AAB"/>
    <w:rsid w:val="00D215CE"/>
    <w:rsid w:val="00D23065"/>
    <w:rsid w:val="00D329CD"/>
    <w:rsid w:val="00D33419"/>
    <w:rsid w:val="00D44400"/>
    <w:rsid w:val="00D448E8"/>
    <w:rsid w:val="00D4628C"/>
    <w:rsid w:val="00D50AF9"/>
    <w:rsid w:val="00D50B89"/>
    <w:rsid w:val="00D528E1"/>
    <w:rsid w:val="00D52C6C"/>
    <w:rsid w:val="00D55F92"/>
    <w:rsid w:val="00D64EEE"/>
    <w:rsid w:val="00D71973"/>
    <w:rsid w:val="00D74B05"/>
    <w:rsid w:val="00D752E5"/>
    <w:rsid w:val="00D7535E"/>
    <w:rsid w:val="00D75E9E"/>
    <w:rsid w:val="00D77AFB"/>
    <w:rsid w:val="00D82F23"/>
    <w:rsid w:val="00D830F3"/>
    <w:rsid w:val="00D8338E"/>
    <w:rsid w:val="00D85462"/>
    <w:rsid w:val="00D86847"/>
    <w:rsid w:val="00D9149A"/>
    <w:rsid w:val="00D91BD2"/>
    <w:rsid w:val="00DA3441"/>
    <w:rsid w:val="00DA392D"/>
    <w:rsid w:val="00DA474D"/>
    <w:rsid w:val="00DA6365"/>
    <w:rsid w:val="00DA76D8"/>
    <w:rsid w:val="00DA7A2B"/>
    <w:rsid w:val="00DB0CBE"/>
    <w:rsid w:val="00DB101D"/>
    <w:rsid w:val="00DB1180"/>
    <w:rsid w:val="00DB29D3"/>
    <w:rsid w:val="00DB2AE3"/>
    <w:rsid w:val="00DB3C98"/>
    <w:rsid w:val="00DB493D"/>
    <w:rsid w:val="00DB6D21"/>
    <w:rsid w:val="00DB7055"/>
    <w:rsid w:val="00DB71A0"/>
    <w:rsid w:val="00DC1127"/>
    <w:rsid w:val="00DC28FB"/>
    <w:rsid w:val="00DC2C7A"/>
    <w:rsid w:val="00DC34B4"/>
    <w:rsid w:val="00DC3887"/>
    <w:rsid w:val="00DC3DB6"/>
    <w:rsid w:val="00DC44C8"/>
    <w:rsid w:val="00DC616E"/>
    <w:rsid w:val="00DC74DB"/>
    <w:rsid w:val="00DD4A28"/>
    <w:rsid w:val="00DE2790"/>
    <w:rsid w:val="00DE47CD"/>
    <w:rsid w:val="00DE51AC"/>
    <w:rsid w:val="00DE603E"/>
    <w:rsid w:val="00DE7C01"/>
    <w:rsid w:val="00DF2C48"/>
    <w:rsid w:val="00DF4B12"/>
    <w:rsid w:val="00DF512E"/>
    <w:rsid w:val="00DF5164"/>
    <w:rsid w:val="00DF55ED"/>
    <w:rsid w:val="00DF64E1"/>
    <w:rsid w:val="00DF75C0"/>
    <w:rsid w:val="00E0044B"/>
    <w:rsid w:val="00E011B9"/>
    <w:rsid w:val="00E0185C"/>
    <w:rsid w:val="00E02C78"/>
    <w:rsid w:val="00E03A98"/>
    <w:rsid w:val="00E04887"/>
    <w:rsid w:val="00E05149"/>
    <w:rsid w:val="00E079B8"/>
    <w:rsid w:val="00E103D4"/>
    <w:rsid w:val="00E11CBA"/>
    <w:rsid w:val="00E11E3D"/>
    <w:rsid w:val="00E12063"/>
    <w:rsid w:val="00E1295A"/>
    <w:rsid w:val="00E13EE9"/>
    <w:rsid w:val="00E16790"/>
    <w:rsid w:val="00E16CEF"/>
    <w:rsid w:val="00E20105"/>
    <w:rsid w:val="00E21678"/>
    <w:rsid w:val="00E23F31"/>
    <w:rsid w:val="00E24A86"/>
    <w:rsid w:val="00E2618C"/>
    <w:rsid w:val="00E30747"/>
    <w:rsid w:val="00E30C01"/>
    <w:rsid w:val="00E34FF3"/>
    <w:rsid w:val="00E3510A"/>
    <w:rsid w:val="00E379B9"/>
    <w:rsid w:val="00E40A63"/>
    <w:rsid w:val="00E42BE9"/>
    <w:rsid w:val="00E4476A"/>
    <w:rsid w:val="00E44D82"/>
    <w:rsid w:val="00E45E2A"/>
    <w:rsid w:val="00E460ED"/>
    <w:rsid w:val="00E54EEE"/>
    <w:rsid w:val="00E6234B"/>
    <w:rsid w:val="00E630EA"/>
    <w:rsid w:val="00E64A74"/>
    <w:rsid w:val="00E662F3"/>
    <w:rsid w:val="00E666D0"/>
    <w:rsid w:val="00E67859"/>
    <w:rsid w:val="00E708A4"/>
    <w:rsid w:val="00E713A9"/>
    <w:rsid w:val="00E72207"/>
    <w:rsid w:val="00E75054"/>
    <w:rsid w:val="00E7593A"/>
    <w:rsid w:val="00E7596A"/>
    <w:rsid w:val="00E85097"/>
    <w:rsid w:val="00E85D2E"/>
    <w:rsid w:val="00E870A2"/>
    <w:rsid w:val="00E8765B"/>
    <w:rsid w:val="00E90547"/>
    <w:rsid w:val="00E905D1"/>
    <w:rsid w:val="00E90FE7"/>
    <w:rsid w:val="00E9149E"/>
    <w:rsid w:val="00E92866"/>
    <w:rsid w:val="00E92DBF"/>
    <w:rsid w:val="00E931DC"/>
    <w:rsid w:val="00E938AE"/>
    <w:rsid w:val="00EA0CB2"/>
    <w:rsid w:val="00EA20C0"/>
    <w:rsid w:val="00EA27EA"/>
    <w:rsid w:val="00EA362A"/>
    <w:rsid w:val="00EA45E6"/>
    <w:rsid w:val="00EA77B5"/>
    <w:rsid w:val="00EB0491"/>
    <w:rsid w:val="00EB4231"/>
    <w:rsid w:val="00EB433E"/>
    <w:rsid w:val="00EC73D0"/>
    <w:rsid w:val="00ED09EE"/>
    <w:rsid w:val="00ED0C47"/>
    <w:rsid w:val="00ED2668"/>
    <w:rsid w:val="00ED3DB5"/>
    <w:rsid w:val="00ED3E31"/>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433E"/>
    <w:rsid w:val="00F11E88"/>
    <w:rsid w:val="00F12707"/>
    <w:rsid w:val="00F13090"/>
    <w:rsid w:val="00F134A3"/>
    <w:rsid w:val="00F1393C"/>
    <w:rsid w:val="00F143A4"/>
    <w:rsid w:val="00F20F3E"/>
    <w:rsid w:val="00F21919"/>
    <w:rsid w:val="00F21D46"/>
    <w:rsid w:val="00F24499"/>
    <w:rsid w:val="00F300D4"/>
    <w:rsid w:val="00F31759"/>
    <w:rsid w:val="00F34CA1"/>
    <w:rsid w:val="00F34DB2"/>
    <w:rsid w:val="00F3560B"/>
    <w:rsid w:val="00F36468"/>
    <w:rsid w:val="00F36B61"/>
    <w:rsid w:val="00F4175C"/>
    <w:rsid w:val="00F4541C"/>
    <w:rsid w:val="00F459F9"/>
    <w:rsid w:val="00F461FC"/>
    <w:rsid w:val="00F46E42"/>
    <w:rsid w:val="00F5044B"/>
    <w:rsid w:val="00F53E18"/>
    <w:rsid w:val="00F554D9"/>
    <w:rsid w:val="00F5594F"/>
    <w:rsid w:val="00F56456"/>
    <w:rsid w:val="00F57478"/>
    <w:rsid w:val="00F57B1D"/>
    <w:rsid w:val="00F6086C"/>
    <w:rsid w:val="00F60D91"/>
    <w:rsid w:val="00F62162"/>
    <w:rsid w:val="00F66EA9"/>
    <w:rsid w:val="00F714BD"/>
    <w:rsid w:val="00F80073"/>
    <w:rsid w:val="00F81443"/>
    <w:rsid w:val="00F81B1C"/>
    <w:rsid w:val="00F82603"/>
    <w:rsid w:val="00F8469D"/>
    <w:rsid w:val="00F84BB3"/>
    <w:rsid w:val="00F869B8"/>
    <w:rsid w:val="00F9395F"/>
    <w:rsid w:val="00F958E4"/>
    <w:rsid w:val="00FA023E"/>
    <w:rsid w:val="00FA20C2"/>
    <w:rsid w:val="00FA267C"/>
    <w:rsid w:val="00FA5761"/>
    <w:rsid w:val="00FA61E1"/>
    <w:rsid w:val="00FA65C1"/>
    <w:rsid w:val="00FB5153"/>
    <w:rsid w:val="00FB60DE"/>
    <w:rsid w:val="00FB7341"/>
    <w:rsid w:val="00FC3523"/>
    <w:rsid w:val="00FC443C"/>
    <w:rsid w:val="00FC53D4"/>
    <w:rsid w:val="00FC7755"/>
    <w:rsid w:val="00FD047F"/>
    <w:rsid w:val="00FD5929"/>
    <w:rsid w:val="00FD725C"/>
    <w:rsid w:val="00FE1287"/>
    <w:rsid w:val="00FE79CC"/>
    <w:rsid w:val="00FF1670"/>
    <w:rsid w:val="00FF2797"/>
    <w:rsid w:val="00FF4BA8"/>
    <w:rsid w:val="00FF52A6"/>
    <w:rsid w:val="00FF5638"/>
    <w:rsid w:val="00FF5836"/>
    <w:rsid w:val="00FF5952"/>
    <w:rsid w:val="00FF62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Batang" w:hAnsi="Tms Rm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4">
    <w:name w:val="footer"/>
    <w:basedOn w:val="a3"/>
    <w:link w:val="Char0"/>
    <w:rsid w:val="009224FC"/>
    <w:pPr>
      <w:jc w:val="center"/>
    </w:pPr>
    <w:rPr>
      <w:i/>
    </w:rPr>
  </w:style>
  <w:style w:type="character" w:styleId="a5">
    <w:name w:val="footnote reference"/>
    <w:semiHidden/>
    <w:rsid w:val="009224F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7"/>
    <w:rsid w:val="009224FC"/>
    <w:pPr>
      <w:ind w:left="851"/>
    </w:pPr>
  </w:style>
  <w:style w:type="paragraph" w:styleId="a7">
    <w:name w:val="List Number"/>
    <w:basedOn w:val="a8"/>
    <w:rsid w:val="009224FC"/>
  </w:style>
  <w:style w:type="paragraph" w:styleId="a8">
    <w:name w:val="List"/>
    <w:basedOn w:val="a"/>
    <w:link w:val="Char1"/>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8"/>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9"/>
    <w:rsid w:val="009224FC"/>
    <w:pPr>
      <w:ind w:left="851"/>
    </w:pPr>
  </w:style>
  <w:style w:type="paragraph" w:styleId="a9">
    <w:name w:val="List Bullet"/>
    <w:basedOn w:val="a8"/>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8"/>
    <w:link w:val="2Char"/>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a">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b">
    <w:name w:val="Hyperlink"/>
    <w:rsid w:val="009224FC"/>
    <w:rPr>
      <w:color w:val="0000FF"/>
      <w:u w:val="single"/>
    </w:rPr>
  </w:style>
  <w:style w:type="paragraph" w:styleId="ac">
    <w:name w:val="caption"/>
    <w:basedOn w:val="a"/>
    <w:next w:val="a"/>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d">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e">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0">
    <w:name w:val="Body Text Indent"/>
    <w:basedOn w:val="a"/>
    <w:rsid w:val="009224FC"/>
    <w:pPr>
      <w:spacing w:before="240" w:after="0"/>
      <w:ind w:left="360"/>
      <w:jc w:val="both"/>
    </w:pPr>
    <w:rPr>
      <w:i/>
      <w:sz w:val="22"/>
    </w:rPr>
  </w:style>
  <w:style w:type="character" w:styleId="af1">
    <w:name w:val="page number"/>
    <w:basedOn w:val="a0"/>
    <w:rsid w:val="009224FC"/>
  </w:style>
  <w:style w:type="paragraph" w:styleId="af2">
    <w:name w:val="annotation text"/>
    <w:basedOn w:val="a"/>
    <w:semiHidden/>
    <w:rsid w:val="009224FC"/>
    <w:pPr>
      <w:spacing w:before="120" w:after="0"/>
    </w:pPr>
    <w:rPr>
      <w:lang w:val="en-US"/>
    </w:rPr>
  </w:style>
  <w:style w:type="paragraph" w:styleId="25">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3">
    <w:name w:val="FollowedHyperlink"/>
    <w:rsid w:val="009224FC"/>
    <w:rPr>
      <w:color w:val="800080"/>
      <w:u w:val="single"/>
    </w:rPr>
  </w:style>
  <w:style w:type="paragraph" w:styleId="26">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4">
    <w:name w:val="Table Grid"/>
    <w:basedOn w:val="a1"/>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sid w:val="009224FC"/>
    <w:rPr>
      <w:rFonts w:ascii="Tahoma" w:hAnsi="Tahoma" w:cs="Tahoma"/>
      <w:sz w:val="16"/>
      <w:szCs w:val="16"/>
    </w:rPr>
  </w:style>
  <w:style w:type="character" w:styleId="af6">
    <w:name w:val="annotation reference"/>
    <w:semiHidden/>
    <w:rsid w:val="009224FC"/>
    <w:rPr>
      <w:sz w:val="16"/>
      <w:szCs w:val="16"/>
    </w:rPr>
  </w:style>
  <w:style w:type="paragraph" w:styleId="af7">
    <w:name w:val="annotation subject"/>
    <w:basedOn w:val="af2"/>
    <w:next w:val="af2"/>
    <w:semiHidden/>
    <w:rsid w:val="009224FC"/>
    <w:pPr>
      <w:spacing w:before="0" w:after="180"/>
    </w:pPr>
    <w:rPr>
      <w:b/>
      <w:bCs/>
      <w:lang w:val="en-GB"/>
    </w:rPr>
  </w:style>
  <w:style w:type="paragraph" w:styleId="af8">
    <w:name w:val="Title"/>
    <w:basedOn w:val="a"/>
    <w:next w:val="a"/>
    <w:link w:val="Char2"/>
    <w:qFormat/>
    <w:rsid w:val="009224FC"/>
    <w:pPr>
      <w:spacing w:before="240" w:after="120"/>
      <w:jc w:val="center"/>
      <w:outlineLvl w:val="0"/>
    </w:pPr>
    <w:rPr>
      <w:rFonts w:ascii="Malgun Gothic" w:eastAsia="Dotum" w:hAnsi="Malgun Gothic"/>
      <w:b/>
      <w:bCs/>
      <w:sz w:val="32"/>
      <w:szCs w:val="32"/>
    </w:rPr>
  </w:style>
  <w:style w:type="character" w:customStyle="1" w:styleId="Char2">
    <w:name w:val="标题 Char"/>
    <w:link w:val="af8"/>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9">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3">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Char1">
    <w:name w:val="列表 Char"/>
    <w:link w:val="a8"/>
    <w:rsid w:val="009224FC"/>
    <w:rPr>
      <w:rFonts w:ascii="Times New Roman" w:hAnsi="Times New Roman"/>
      <w:lang w:val="en-GB" w:eastAsia="en-US"/>
    </w:rPr>
  </w:style>
  <w:style w:type="character" w:customStyle="1" w:styleId="2Char">
    <w:name w:val="列表 2 Char"/>
    <w:basedOn w:val="Char1"/>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4"/>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a">
    <w:name w:val="List Paragraph"/>
    <w:basedOn w:val="a"/>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页脚 Char"/>
    <w:link w:val="a4"/>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s>
</file>

<file path=word/webSettings.xml><?xml version="1.0" encoding="utf-8"?>
<w:webSettings xmlns:r="http://schemas.openxmlformats.org/officeDocument/2006/relationships" xmlns:w="http://schemas.openxmlformats.org/wordprocessingml/2006/main">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159043">
      <w:bodyDiv w:val="1"/>
      <w:marLeft w:val="0"/>
      <w:marRight w:val="0"/>
      <w:marTop w:val="0"/>
      <w:marBottom w:val="0"/>
      <w:divBdr>
        <w:top w:val="none" w:sz="0" w:space="0" w:color="auto"/>
        <w:left w:val="none" w:sz="0" w:space="0" w:color="auto"/>
        <w:bottom w:val="none" w:sz="0" w:space="0" w:color="auto"/>
        <w:right w:val="none" w:sz="0" w:space="0" w:color="auto"/>
      </w:divBdr>
    </w:div>
    <w:div w:id="1407846414">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 w:id="190691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CD43F-D537-4113-96D5-25F5EAD1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6403</TotalTime>
  <Pages>2</Pages>
  <Words>867</Words>
  <Characters>4943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China Telecom</Company>
  <LinksUpToDate>false</LinksUpToDate>
  <CharactersWithSpaces>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subject/>
  <dc:creator>Da WANG</dc:creator>
  <cp:keywords/>
  <dc:description/>
  <cp:lastModifiedBy>x230</cp:lastModifiedBy>
  <cp:revision>18</cp:revision>
  <cp:lastPrinted>2001-10-10T00:58:00Z</cp:lastPrinted>
  <dcterms:created xsi:type="dcterms:W3CDTF">2016-11-01T07:06:00Z</dcterms:created>
  <dcterms:modified xsi:type="dcterms:W3CDTF">2017-06-16T08:06:00Z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